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8F3548" w14:textId="77777777" w:rsidR="00F075D6" w:rsidRPr="00766C63" w:rsidRDefault="00F075D6" w:rsidP="00F075D6">
      <w:pPr>
        <w:widowControl w:val="0"/>
        <w:spacing w:line="230" w:lineRule="exact"/>
        <w:ind w:right="540"/>
        <w:rPr>
          <w:rFonts w:ascii="Calibri" w:eastAsiaTheme="majorEastAsia" w:hAnsi="Calibri" w:cs="Calibri"/>
          <w:b/>
        </w:rPr>
      </w:pPr>
    </w:p>
    <w:p w14:paraId="6AFBC79F" w14:textId="77777777" w:rsidR="00F075D6" w:rsidRPr="00766C63" w:rsidRDefault="00F075D6" w:rsidP="00F075D6">
      <w:pPr>
        <w:widowControl w:val="0"/>
        <w:spacing w:line="230" w:lineRule="exact"/>
        <w:ind w:right="540"/>
        <w:jc w:val="both"/>
        <w:rPr>
          <w:rFonts w:ascii="Calibri" w:eastAsiaTheme="majorEastAsia" w:hAnsi="Calibri" w:cs="Calibri"/>
          <w:b/>
        </w:rPr>
      </w:pPr>
      <w:r w:rsidRPr="00766C63">
        <w:rPr>
          <w:rFonts w:ascii="Calibri" w:eastAsiaTheme="majorEastAsia" w:hAnsi="Calibri" w:cs="Calibri"/>
          <w:b/>
        </w:rPr>
        <w:t>Anexa 1 la Ghidul privind solicitarea finanțării în cadrul priorității 9 - Asistență Tehnică a PR Centru 2021-2027</w:t>
      </w:r>
    </w:p>
    <w:p w14:paraId="58260F01" w14:textId="77777777" w:rsidR="00F075D6" w:rsidRPr="00766C63" w:rsidRDefault="00F075D6" w:rsidP="00F075D6">
      <w:pPr>
        <w:widowControl w:val="0"/>
        <w:spacing w:line="230" w:lineRule="exact"/>
        <w:ind w:right="540"/>
        <w:jc w:val="center"/>
        <w:rPr>
          <w:rFonts w:ascii="Calibri" w:hAnsi="Calibri" w:cs="Calibri"/>
          <w:shd w:val="clear" w:color="auto" w:fill="FFFFFF"/>
        </w:rPr>
      </w:pPr>
    </w:p>
    <w:p w14:paraId="471A7719" w14:textId="77777777" w:rsidR="00F075D6" w:rsidRPr="00766C63" w:rsidRDefault="00F075D6" w:rsidP="00F075D6">
      <w:pPr>
        <w:widowControl w:val="0"/>
        <w:spacing w:line="230" w:lineRule="exact"/>
        <w:ind w:right="540"/>
        <w:jc w:val="center"/>
        <w:rPr>
          <w:rFonts w:ascii="Calibri" w:hAnsi="Calibri" w:cs="Calibri"/>
          <w:shd w:val="clear" w:color="auto" w:fill="FFFFFF"/>
        </w:rPr>
      </w:pPr>
    </w:p>
    <w:p w14:paraId="5D57DCD6" w14:textId="77777777" w:rsidR="00F075D6" w:rsidRPr="00766C63" w:rsidRDefault="00F075D6" w:rsidP="00F075D6">
      <w:pPr>
        <w:widowControl w:val="0"/>
        <w:spacing w:line="230" w:lineRule="exact"/>
        <w:ind w:right="540"/>
        <w:jc w:val="center"/>
        <w:rPr>
          <w:rFonts w:ascii="Calibri" w:hAnsi="Calibri" w:cs="Calibri"/>
          <w:b/>
          <w:sz w:val="28"/>
          <w:szCs w:val="28"/>
          <w:shd w:val="clear" w:color="auto" w:fill="FFFFFF"/>
        </w:rPr>
      </w:pPr>
      <w:r w:rsidRPr="00766C63">
        <w:rPr>
          <w:rFonts w:ascii="Calibri" w:hAnsi="Calibri" w:cs="Calibri"/>
          <w:b/>
          <w:sz w:val="28"/>
          <w:szCs w:val="28"/>
          <w:shd w:val="clear" w:color="auto" w:fill="FFFFFF"/>
        </w:rPr>
        <w:t>MODEL-CADRU AL CERERII DE FINANŢARE</w:t>
      </w:r>
    </w:p>
    <w:p w14:paraId="0EBFE705" w14:textId="77777777" w:rsidR="00F075D6" w:rsidRPr="00766C63" w:rsidRDefault="00F075D6" w:rsidP="00F075D6">
      <w:pPr>
        <w:widowControl w:val="0"/>
        <w:spacing w:line="230" w:lineRule="exact"/>
        <w:ind w:right="540"/>
        <w:jc w:val="center"/>
        <w:rPr>
          <w:rFonts w:ascii="Calibri" w:hAnsi="Calibri" w:cs="Calibri"/>
          <w:shd w:val="clear" w:color="auto" w:fill="FFFFFF"/>
        </w:rPr>
      </w:pPr>
    </w:p>
    <w:p w14:paraId="730E6628" w14:textId="77777777" w:rsidR="00F075D6" w:rsidRPr="00766C63" w:rsidRDefault="00F075D6" w:rsidP="00F075D6">
      <w:pPr>
        <w:pStyle w:val="spar"/>
        <w:jc w:val="both"/>
        <w:rPr>
          <w:rFonts w:ascii="Calibri" w:hAnsi="Calibri" w:cs="Calibri"/>
          <w:shd w:val="clear" w:color="auto" w:fill="FFFFFF"/>
        </w:rPr>
      </w:pPr>
      <w:bookmarkStart w:id="0" w:name="_Hlk135671567"/>
      <w:r w:rsidRPr="00766C63">
        <w:rPr>
          <w:rFonts w:ascii="Calibri" w:hAnsi="Calibri" w:cs="Calibri"/>
          <w:b/>
          <w:shd w:val="clear" w:color="auto" w:fill="FFFFFF"/>
        </w:rPr>
        <w:t>Program:</w:t>
      </w:r>
      <w:r w:rsidRPr="00766C63">
        <w:rPr>
          <w:rFonts w:ascii="Calibri" w:hAnsi="Calibri" w:cs="Calibri"/>
          <w:shd w:val="clear" w:color="auto" w:fill="FFFFFF"/>
        </w:rPr>
        <w:t xml:space="preserve"> Regiunea Centru 2021-2027</w:t>
      </w:r>
    </w:p>
    <w:p w14:paraId="0A720758" w14:textId="77777777" w:rsidR="00F075D6" w:rsidRPr="00766C63" w:rsidRDefault="00F075D6" w:rsidP="00F075D6">
      <w:pPr>
        <w:pStyle w:val="spar"/>
        <w:jc w:val="both"/>
        <w:rPr>
          <w:rFonts w:ascii="Calibri" w:hAnsi="Calibri" w:cs="Calibri"/>
          <w:shd w:val="clear" w:color="auto" w:fill="FFFFFF"/>
        </w:rPr>
      </w:pPr>
      <w:r w:rsidRPr="00766C63">
        <w:rPr>
          <w:rFonts w:ascii="Calibri" w:hAnsi="Calibri" w:cs="Calibri"/>
          <w:b/>
          <w:shd w:val="clear" w:color="auto" w:fill="FFFFFF"/>
        </w:rPr>
        <w:t>Prioritate:</w:t>
      </w:r>
      <w:r w:rsidRPr="00766C63">
        <w:rPr>
          <w:rFonts w:ascii="Calibri" w:hAnsi="Calibri" w:cs="Calibri"/>
          <w:shd w:val="clear" w:color="auto" w:fill="FFFFFF"/>
        </w:rPr>
        <w:t xml:space="preserve"> 9 – Asistență Tehnică</w:t>
      </w:r>
    </w:p>
    <w:p w14:paraId="5390635B" w14:textId="77777777" w:rsidR="00F075D6" w:rsidRPr="00766C63" w:rsidRDefault="00F075D6" w:rsidP="00F075D6">
      <w:pPr>
        <w:pStyle w:val="spar"/>
        <w:jc w:val="both"/>
        <w:rPr>
          <w:rFonts w:ascii="Calibri" w:hAnsi="Calibri" w:cs="Calibri"/>
          <w:shd w:val="clear" w:color="auto" w:fill="FFFFFF"/>
        </w:rPr>
      </w:pPr>
      <w:r w:rsidRPr="00766C63">
        <w:rPr>
          <w:rFonts w:ascii="Calibri" w:hAnsi="Calibri" w:cs="Calibri"/>
          <w:b/>
          <w:shd w:val="clear" w:color="auto" w:fill="FFFFFF"/>
        </w:rPr>
        <w:t>Obiectiv de politică:</w:t>
      </w:r>
      <w:r w:rsidRPr="00766C63">
        <w:rPr>
          <w:rFonts w:ascii="Calibri" w:hAnsi="Calibri" w:cs="Calibri"/>
          <w:shd w:val="clear" w:color="auto" w:fill="FFFFFF"/>
        </w:rPr>
        <w:t xml:space="preserve"> nu este cazul.</w:t>
      </w:r>
    </w:p>
    <w:p w14:paraId="65407039" w14:textId="77777777" w:rsidR="00F075D6" w:rsidRPr="00766C63" w:rsidRDefault="00F075D6" w:rsidP="00F075D6">
      <w:pPr>
        <w:pStyle w:val="spar"/>
        <w:jc w:val="both"/>
        <w:rPr>
          <w:rFonts w:ascii="Calibri" w:hAnsi="Calibri" w:cs="Calibri"/>
          <w:shd w:val="clear" w:color="auto" w:fill="FFFFFF"/>
        </w:rPr>
      </w:pPr>
      <w:r w:rsidRPr="00766C63">
        <w:rPr>
          <w:rFonts w:ascii="Calibri" w:hAnsi="Calibri" w:cs="Calibri"/>
          <w:b/>
          <w:shd w:val="clear" w:color="auto" w:fill="FFFFFF"/>
        </w:rPr>
        <w:t>Fond:</w:t>
      </w:r>
      <w:r w:rsidRPr="00766C63">
        <w:rPr>
          <w:rFonts w:ascii="Calibri" w:hAnsi="Calibri" w:cs="Calibri"/>
          <w:shd w:val="clear" w:color="auto" w:fill="FFFFFF"/>
        </w:rPr>
        <w:t xml:space="preserve"> FEDR</w:t>
      </w:r>
    </w:p>
    <w:p w14:paraId="741E3690" w14:textId="77777777" w:rsidR="00F075D6" w:rsidRPr="00766C63" w:rsidRDefault="00F075D6" w:rsidP="00F075D6">
      <w:pPr>
        <w:pStyle w:val="spar"/>
        <w:jc w:val="both"/>
        <w:rPr>
          <w:rFonts w:ascii="Calibri" w:hAnsi="Calibri" w:cs="Calibri"/>
          <w:shd w:val="clear" w:color="auto" w:fill="FFFFFF"/>
        </w:rPr>
      </w:pPr>
      <w:r w:rsidRPr="00766C63">
        <w:rPr>
          <w:rFonts w:ascii="Calibri" w:hAnsi="Calibri" w:cs="Calibri"/>
          <w:b/>
          <w:shd w:val="clear" w:color="auto" w:fill="FFFFFF"/>
        </w:rPr>
        <w:t>Obiectiv specific:</w:t>
      </w:r>
      <w:r w:rsidRPr="00766C63">
        <w:rPr>
          <w:rFonts w:ascii="Calibri" w:hAnsi="Calibri" w:cs="Calibri"/>
          <w:shd w:val="clear" w:color="auto" w:fill="FFFFFF"/>
        </w:rPr>
        <w:t xml:space="preserve"> asistență tehnică.</w:t>
      </w:r>
    </w:p>
    <w:p w14:paraId="462015D1" w14:textId="7E257585" w:rsidR="00F075D6" w:rsidRPr="00766C63" w:rsidRDefault="00A83C7B" w:rsidP="00F075D6">
      <w:pPr>
        <w:pStyle w:val="spar"/>
        <w:jc w:val="both"/>
        <w:rPr>
          <w:rFonts w:ascii="Calibri" w:hAnsi="Calibri" w:cs="Calibri"/>
          <w:shd w:val="clear" w:color="auto" w:fill="FFFFFF"/>
        </w:rPr>
      </w:pPr>
      <w:r w:rsidRPr="00766C63">
        <w:rPr>
          <w:rFonts w:ascii="Calibri" w:hAnsi="Calibri" w:cs="Calibri"/>
          <w:b/>
          <w:shd w:val="clear" w:color="auto" w:fill="FFFFFF"/>
        </w:rPr>
        <w:t xml:space="preserve">Cod </w:t>
      </w:r>
      <w:r w:rsidR="00F075D6" w:rsidRPr="00766C63">
        <w:rPr>
          <w:rFonts w:ascii="Calibri" w:hAnsi="Calibri" w:cs="Calibri"/>
          <w:b/>
          <w:shd w:val="clear" w:color="auto" w:fill="FFFFFF"/>
        </w:rPr>
        <w:t>Apel de proiecte:</w:t>
      </w:r>
      <w:r w:rsidR="00F075D6" w:rsidRPr="00766C63">
        <w:rPr>
          <w:rFonts w:ascii="Calibri" w:hAnsi="Calibri" w:cs="Calibri"/>
          <w:shd w:val="clear" w:color="auto" w:fill="FFFFFF"/>
        </w:rPr>
        <w:t xml:space="preserve"> &lt;titlu apel, detalii furnizate de Autoritatea de management pentru a identifica complet și corect tipul/domeniul vizat de apel, după caz&gt;</w:t>
      </w:r>
    </w:p>
    <w:p w14:paraId="57F1D528" w14:textId="77777777" w:rsidR="00F075D6" w:rsidRPr="00766C63" w:rsidRDefault="00F075D6" w:rsidP="00F075D6">
      <w:pPr>
        <w:pStyle w:val="spar"/>
        <w:jc w:val="both"/>
        <w:rPr>
          <w:rFonts w:ascii="Calibri" w:hAnsi="Calibri" w:cs="Calibri"/>
          <w:shd w:val="clear" w:color="auto" w:fill="FFFFFF"/>
        </w:rPr>
      </w:pPr>
      <w:r w:rsidRPr="00766C63">
        <w:rPr>
          <w:rFonts w:ascii="Calibri" w:hAnsi="Calibri" w:cs="Calibri"/>
          <w:b/>
          <w:shd w:val="clear" w:color="auto" w:fill="FFFFFF"/>
        </w:rPr>
        <w:t>Cod SMIS:</w:t>
      </w:r>
      <w:r w:rsidRPr="00766C63">
        <w:rPr>
          <w:rFonts w:ascii="Calibri" w:hAnsi="Calibri" w:cs="Calibri"/>
          <w:shd w:val="clear" w:color="auto" w:fill="FFFFFF"/>
        </w:rPr>
        <w:t xml:space="preserve"> &lt;se generează de sistemul informatic&gt;</w:t>
      </w:r>
    </w:p>
    <w:bookmarkEnd w:id="0"/>
    <w:p w14:paraId="738B3E63"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3FE55A85" w14:textId="199A3988" w:rsidR="00F075D6" w:rsidRPr="00766C63" w:rsidRDefault="00F075D6" w:rsidP="00F075D6">
      <w:pPr>
        <w:pStyle w:val="sporden"/>
        <w:jc w:val="both"/>
        <w:rPr>
          <w:rFonts w:ascii="Calibri" w:hAnsi="Calibri" w:cs="Calibri"/>
          <w:color w:val="auto"/>
          <w:sz w:val="24"/>
          <w:szCs w:val="24"/>
          <w:shd w:val="clear" w:color="auto" w:fill="FFFFFF"/>
        </w:rPr>
      </w:pPr>
      <w:r w:rsidRPr="00766C63">
        <w:rPr>
          <w:rFonts w:ascii="Calibri" w:hAnsi="Calibri" w:cs="Calibri"/>
          <w:color w:val="auto"/>
          <w:sz w:val="24"/>
          <w:szCs w:val="24"/>
          <w:shd w:val="clear" w:color="auto" w:fill="FFFFFF"/>
        </w:rPr>
        <w:t>Denumire proiect</w:t>
      </w:r>
    </w:p>
    <w:tbl>
      <w:tblPr>
        <w:tblW w:w="9548"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48"/>
      </w:tblGrid>
      <w:tr w:rsidR="00F075D6" w:rsidRPr="00766C63" w14:paraId="66D225DE" w14:textId="0C57B56E" w:rsidTr="00F64A1E">
        <w:trPr>
          <w:trHeight w:val="575"/>
        </w:trPr>
        <w:tc>
          <w:tcPr>
            <w:tcW w:w="9548" w:type="dxa"/>
            <w:tcBorders>
              <w:top w:val="single" w:sz="6" w:space="0" w:color="000000"/>
              <w:left w:val="single" w:sz="6" w:space="0" w:color="000000"/>
              <w:bottom w:val="single" w:sz="6" w:space="0" w:color="000000"/>
              <w:right w:val="single" w:sz="6" w:space="0" w:color="000000"/>
            </w:tcBorders>
            <w:vAlign w:val="center"/>
            <w:hideMark/>
          </w:tcPr>
          <w:p w14:paraId="5CCE7236" w14:textId="63592CBC" w:rsidR="00F075D6" w:rsidRPr="00766C63" w:rsidRDefault="00F075D6" w:rsidP="00F64A1E">
            <w:pPr>
              <w:jc w:val="both"/>
              <w:rPr>
                <w:rFonts w:ascii="Calibri" w:hAnsi="Calibri" w:cs="Calibri"/>
              </w:rPr>
            </w:pPr>
            <w:r w:rsidRPr="00766C63">
              <w:rPr>
                <w:rFonts w:ascii="Calibri" w:hAnsi="Calibri" w:cs="Calibri"/>
              </w:rPr>
              <w:t>Conform art. 49 alin. (3), litera d) – denumirea operațiunii din Regulamentul (UE) 2021/1.060</w:t>
            </w:r>
          </w:p>
          <w:p w14:paraId="77006FE9" w14:textId="3DDAC22B" w:rsidR="00F075D6" w:rsidRPr="00766C63" w:rsidRDefault="00F075D6" w:rsidP="00F64A1E">
            <w:pPr>
              <w:jc w:val="both"/>
              <w:rPr>
                <w:rFonts w:ascii="Calibri" w:hAnsi="Calibri" w:cs="Calibri"/>
              </w:rPr>
            </w:pPr>
            <w:r w:rsidRPr="00766C63">
              <w:rPr>
                <w:rFonts w:ascii="Calibri" w:hAnsi="Calibri" w:cs="Calibri"/>
              </w:rPr>
              <w:t>Se va trece titlul proiectului.</w:t>
            </w:r>
          </w:p>
        </w:tc>
      </w:tr>
    </w:tbl>
    <w:p w14:paraId="644213D6" w14:textId="77777777" w:rsidR="00BF6ADF" w:rsidRPr="00766C63" w:rsidRDefault="00BF6ADF" w:rsidP="00F075D6">
      <w:pPr>
        <w:pStyle w:val="sporden"/>
        <w:jc w:val="both"/>
        <w:rPr>
          <w:rFonts w:ascii="Calibri" w:hAnsi="Calibri" w:cs="Calibri"/>
          <w:color w:val="auto"/>
          <w:sz w:val="24"/>
          <w:szCs w:val="24"/>
          <w:shd w:val="clear" w:color="auto" w:fill="FFFFFF"/>
        </w:rPr>
      </w:pPr>
    </w:p>
    <w:p w14:paraId="2CAB4BA2"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1: Solicitant</w:t>
      </w:r>
    </w:p>
    <w:p w14:paraId="01ECEB4C" w14:textId="6F7F35D9" w:rsidR="00787897" w:rsidRPr="00766C63" w:rsidRDefault="00787897" w:rsidP="00F075D6">
      <w:pPr>
        <w:pStyle w:val="sporden"/>
        <w:jc w:val="both"/>
        <w:rPr>
          <w:rFonts w:ascii="Calibri" w:hAnsi="Calibri" w:cs="Calibri"/>
          <w:color w:val="auto"/>
          <w:sz w:val="24"/>
          <w:szCs w:val="24"/>
        </w:rPr>
      </w:pPr>
    </w:p>
    <w:tbl>
      <w:tblPr>
        <w:tblW w:w="9548"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48"/>
      </w:tblGrid>
      <w:tr w:rsidR="00F075D6" w:rsidRPr="00766C63" w14:paraId="66598A96" w14:textId="77777777" w:rsidTr="00F64A1E">
        <w:tc>
          <w:tcPr>
            <w:tcW w:w="9548" w:type="dxa"/>
            <w:tcBorders>
              <w:top w:val="single" w:sz="6" w:space="0" w:color="000000"/>
              <w:left w:val="single" w:sz="6" w:space="0" w:color="000000"/>
              <w:bottom w:val="single" w:sz="6" w:space="0" w:color="000000"/>
              <w:right w:val="single" w:sz="6" w:space="0" w:color="000000"/>
            </w:tcBorders>
            <w:vAlign w:val="center"/>
            <w:hideMark/>
          </w:tcPr>
          <w:p w14:paraId="0D5721D9" w14:textId="77777777" w:rsidR="00F075D6" w:rsidRPr="00766C63" w:rsidRDefault="00F075D6" w:rsidP="00F64A1E">
            <w:pPr>
              <w:ind w:right="128"/>
              <w:jc w:val="both"/>
              <w:rPr>
                <w:rFonts w:ascii="Calibri" w:hAnsi="Calibri" w:cs="Calibri"/>
              </w:rPr>
            </w:pPr>
            <w:r w:rsidRPr="00766C63">
              <w:rPr>
                <w:rFonts w:ascii="Calibri" w:hAnsi="Calibri" w:cs="Calibri"/>
              </w:rPr>
              <w:t>Secțiune obligatorie - include date financiare, date entitate, finanțări anterioare, din care: finanțări complementare</w:t>
            </w:r>
          </w:p>
          <w:p w14:paraId="62BA35FB" w14:textId="77777777" w:rsidR="00F075D6" w:rsidRPr="00766C63" w:rsidRDefault="00F075D6" w:rsidP="00F64A1E">
            <w:pPr>
              <w:ind w:right="128"/>
              <w:jc w:val="both"/>
              <w:rPr>
                <w:rFonts w:ascii="Calibri" w:hAnsi="Calibri" w:cs="Calibri"/>
              </w:rPr>
            </w:pPr>
            <w:r w:rsidRPr="00766C63">
              <w:rPr>
                <w:rFonts w:ascii="Calibri" w:hAnsi="Calibri" w:cs="Calibri"/>
              </w:rPr>
              <w:t>Funcția Solicitant este completată automat din datele introduse anterior în rubricile aferente, respectiv prin accesarea Profil Persoană Juridică – Modificare Persoană Juridică – Date Generale / Date Financiare / Finanțări / Structura Grupului sau din meniul entității juridice (MySMIS2021).</w:t>
            </w:r>
          </w:p>
          <w:p w14:paraId="1CB5C836" w14:textId="77777777" w:rsidR="00F075D6" w:rsidRPr="00766C63" w:rsidRDefault="00F075D6" w:rsidP="00F64A1E">
            <w:pPr>
              <w:jc w:val="both"/>
              <w:rPr>
                <w:rFonts w:ascii="Calibri" w:hAnsi="Calibri" w:cs="Calibri"/>
              </w:rPr>
            </w:pPr>
            <w:r w:rsidRPr="00766C63">
              <w:rPr>
                <w:rFonts w:ascii="Calibri" w:hAnsi="Calibri" w:cs="Calibri"/>
              </w:rPr>
              <w:t>Informația se poate modifica doar de către reprezentantul legal/împuternicit.</w:t>
            </w:r>
          </w:p>
          <w:p w14:paraId="04CE73EC" w14:textId="77777777" w:rsidR="00F075D6" w:rsidRPr="00766C63" w:rsidRDefault="00F075D6" w:rsidP="00F64A1E">
            <w:pPr>
              <w:ind w:right="128"/>
              <w:jc w:val="both"/>
              <w:rPr>
                <w:rFonts w:ascii="Calibri" w:hAnsi="Calibri" w:cs="Calibri"/>
              </w:rPr>
            </w:pPr>
            <w:r w:rsidRPr="00766C63">
              <w:rPr>
                <w:rFonts w:ascii="Calibri" w:hAnsi="Calibri" w:cs="Calibri"/>
              </w:rPr>
              <w:t>Se completează de către reprezentanți sau împuterniciți; NU de către persoanele înrolate). Pentru restul persoanelor din cadrul structurii beneficiare, care primesc drepturi de acces pe proiect cu cod de înrolare de la reprezentantul legal/împuternicitul acestuia, aceste câmpuri vor fi blocate la editare.</w:t>
            </w:r>
          </w:p>
          <w:p w14:paraId="7F41CFF7" w14:textId="77777777" w:rsidR="00F075D6" w:rsidRPr="00766C63" w:rsidRDefault="00F075D6" w:rsidP="00F64A1E">
            <w:pPr>
              <w:shd w:val="clear" w:color="auto" w:fill="FFFFFF" w:themeFill="background1"/>
              <w:ind w:right="128"/>
              <w:jc w:val="both"/>
              <w:rPr>
                <w:rFonts w:ascii="Calibri" w:hAnsi="Calibri" w:cs="Calibri"/>
                <w:b/>
              </w:rPr>
            </w:pPr>
          </w:p>
          <w:p w14:paraId="1AD42F84" w14:textId="77777777" w:rsidR="00F075D6" w:rsidRPr="00766C63" w:rsidRDefault="00F075D6" w:rsidP="00F64A1E">
            <w:pPr>
              <w:shd w:val="clear" w:color="auto" w:fill="FFFFFF" w:themeFill="background1"/>
              <w:ind w:right="128"/>
              <w:jc w:val="both"/>
              <w:rPr>
                <w:rFonts w:ascii="Calibri" w:hAnsi="Calibri" w:cs="Calibri"/>
                <w:b/>
              </w:rPr>
            </w:pPr>
            <w:r w:rsidRPr="00766C63">
              <w:rPr>
                <w:rFonts w:ascii="Calibri" w:hAnsi="Calibri" w:cs="Calibri"/>
                <w:b/>
              </w:rPr>
              <w:t xml:space="preserve">Solicitanții de finanțare în cadrul priorității 9 – AT nu vor completa câmpul </w:t>
            </w:r>
            <w:r w:rsidRPr="00766C63">
              <w:rPr>
                <w:rFonts w:ascii="Calibri" w:hAnsi="Calibri" w:cs="Calibri"/>
                <w:b/>
                <w:i/>
              </w:rPr>
              <w:t>EXERCIȚII FINANCIARE</w:t>
            </w:r>
            <w:r w:rsidRPr="00766C63">
              <w:rPr>
                <w:rFonts w:ascii="Calibri" w:hAnsi="Calibri" w:cs="Calibri"/>
                <w:b/>
              </w:rPr>
              <w:t>.</w:t>
            </w:r>
          </w:p>
          <w:p w14:paraId="592FAD4C" w14:textId="77777777" w:rsidR="00F075D6" w:rsidRPr="00766C63" w:rsidRDefault="00F075D6" w:rsidP="00F64A1E">
            <w:pPr>
              <w:shd w:val="clear" w:color="auto" w:fill="FFFFFF" w:themeFill="background1"/>
              <w:ind w:right="128"/>
              <w:jc w:val="both"/>
              <w:rPr>
                <w:rFonts w:ascii="Calibri" w:hAnsi="Calibri" w:cs="Calibri"/>
              </w:rPr>
            </w:pPr>
            <w:r w:rsidRPr="00766C63">
              <w:rPr>
                <w:rFonts w:ascii="Calibri" w:hAnsi="Calibri" w:cs="Calibri"/>
              </w:rPr>
              <w:t>Având în vedere că este un câmp aferent secțiunii Solicitant, pentru care datele sunt introduse în profilul entității juridice cu impact pentru toate proiectele depuse de entitatea respectivă, nu doar pentru PR Centru 2021-2027, în cazul în care entitatea completează aceste informații pentru a le utiliza la depunerea altor proiecte, nu vor fi luate în considerare în evaluarea proiectelor depuse pentru finanțare în cadrul priorității 9 – Asistență Tehnică a PR Centru 2021-2027.</w:t>
            </w:r>
          </w:p>
          <w:p w14:paraId="15182E5A" w14:textId="77777777" w:rsidR="00F075D6" w:rsidRPr="00766C63" w:rsidRDefault="00F075D6" w:rsidP="00F64A1E">
            <w:pPr>
              <w:jc w:val="both"/>
              <w:rPr>
                <w:rFonts w:ascii="Calibri" w:hAnsi="Calibri" w:cs="Calibri"/>
                <w:b/>
              </w:rPr>
            </w:pPr>
          </w:p>
          <w:p w14:paraId="5BB70231" w14:textId="77777777" w:rsidR="00F075D6" w:rsidRPr="00766C63" w:rsidRDefault="00F075D6" w:rsidP="00F64A1E">
            <w:pPr>
              <w:jc w:val="both"/>
              <w:rPr>
                <w:rFonts w:ascii="Calibri" w:hAnsi="Calibri" w:cs="Calibri"/>
                <w:b/>
              </w:rPr>
            </w:pPr>
            <w:r w:rsidRPr="00766C63">
              <w:rPr>
                <w:rFonts w:ascii="Calibri" w:hAnsi="Calibri" w:cs="Calibri"/>
                <w:b/>
              </w:rPr>
              <w:t xml:space="preserve">Câmpul FINANȚĂRI </w:t>
            </w:r>
          </w:p>
          <w:p w14:paraId="16DC074B" w14:textId="77777777" w:rsidR="00F075D6" w:rsidRPr="00766C63" w:rsidRDefault="00F075D6" w:rsidP="00F64A1E">
            <w:pPr>
              <w:ind w:right="128"/>
              <w:jc w:val="both"/>
              <w:rPr>
                <w:rFonts w:ascii="Calibri" w:hAnsi="Calibri" w:cs="Calibri"/>
              </w:rPr>
            </w:pPr>
            <w:r w:rsidRPr="00766C63">
              <w:rPr>
                <w:rFonts w:ascii="Calibri" w:hAnsi="Calibri" w:cs="Calibri"/>
              </w:rPr>
              <w:t>Se vor completa informații cu privire la asistența nerambursabilă din fonduri publice pentru activități similare celor incluse în proiectul ce constituie obiectul cererii de finanțare pentru prioritatea 9-AT.</w:t>
            </w:r>
          </w:p>
          <w:p w14:paraId="12107488" w14:textId="77777777" w:rsidR="00F075D6" w:rsidRPr="00766C63" w:rsidRDefault="00F075D6" w:rsidP="00F64A1E">
            <w:pPr>
              <w:ind w:right="128"/>
              <w:jc w:val="both"/>
              <w:rPr>
                <w:rFonts w:ascii="Calibri" w:hAnsi="Calibri" w:cs="Calibri"/>
              </w:rPr>
            </w:pPr>
            <w:r w:rsidRPr="00766C63">
              <w:rPr>
                <w:rFonts w:ascii="Calibri" w:hAnsi="Calibri" w:cs="Calibri"/>
              </w:rPr>
              <w:lastRenderedPageBreak/>
              <w:t>În cadrul acestei secțiuni se vor include obligatoriu proiectele finanțate prin POR 2014-2020, axa prioritară 12 - Asistență Tehnică, precum și proiectul de sprijinire a ADR Centru pentru a deveni AM, finanțat prin POAT 2014-2020.</w:t>
            </w:r>
          </w:p>
          <w:p w14:paraId="1C53464C" w14:textId="77777777" w:rsidR="00F075D6" w:rsidRPr="00766C63" w:rsidRDefault="00F075D6" w:rsidP="00F64A1E">
            <w:pPr>
              <w:ind w:right="128"/>
              <w:jc w:val="both"/>
              <w:rPr>
                <w:rFonts w:ascii="Calibri" w:hAnsi="Calibri" w:cs="Calibri"/>
              </w:rPr>
            </w:pPr>
            <w:r w:rsidRPr="00766C63">
              <w:rPr>
                <w:rFonts w:ascii="Calibri" w:hAnsi="Calibri" w:cs="Calibri"/>
              </w:rPr>
              <w:t xml:space="preserve">Rubrica </w:t>
            </w:r>
            <w:r w:rsidRPr="00766C63">
              <w:rPr>
                <w:rStyle w:val="BodytextItalic"/>
                <w:rFonts w:ascii="Calibri" w:eastAsiaTheme="minorHAnsi" w:hAnsi="Calibri" w:cs="Calibri"/>
                <w:color w:val="auto"/>
                <w:sz w:val="24"/>
                <w:szCs w:val="24"/>
              </w:rPr>
              <w:t>Asistența acordată</w:t>
            </w:r>
            <w:r w:rsidRPr="00766C63">
              <w:rPr>
                <w:rFonts w:ascii="Calibri" w:hAnsi="Calibri" w:cs="Calibri"/>
              </w:rPr>
              <w:t xml:space="preserve"> anterior se referă la proiecte concretizate deja în contracte de finanțare (aflate în derulare sau finalizate).</w:t>
            </w:r>
          </w:p>
          <w:p w14:paraId="41BC90A0" w14:textId="77777777" w:rsidR="00F075D6" w:rsidRPr="00766C63" w:rsidRDefault="00F075D6" w:rsidP="00F64A1E">
            <w:pPr>
              <w:ind w:right="128"/>
              <w:jc w:val="both"/>
              <w:rPr>
                <w:rFonts w:ascii="Calibri" w:hAnsi="Calibri" w:cs="Calibri"/>
              </w:rPr>
            </w:pPr>
            <w:r w:rsidRPr="00766C63">
              <w:rPr>
                <w:rFonts w:ascii="Calibri" w:hAnsi="Calibri" w:cs="Calibri"/>
              </w:rPr>
              <w:t xml:space="preserve">Rubrica </w:t>
            </w:r>
            <w:r w:rsidRPr="00766C63">
              <w:rPr>
                <w:rStyle w:val="BodytextItalic"/>
                <w:rFonts w:ascii="Calibri" w:eastAsiaTheme="minorHAnsi" w:hAnsi="Calibri" w:cs="Calibri"/>
                <w:color w:val="auto"/>
                <w:sz w:val="24"/>
                <w:szCs w:val="24"/>
              </w:rPr>
              <w:t>Asistența solicitată</w:t>
            </w:r>
            <w:r w:rsidRPr="00766C63">
              <w:rPr>
                <w:rFonts w:ascii="Calibri" w:hAnsi="Calibri" w:cs="Calibri"/>
              </w:rPr>
              <w:t xml:space="preserve"> se referă la proiecte aflate în curs de evaluare sau de contractare (altele decât proiectul aferent prezentei cereri de finanțare).</w:t>
            </w:r>
          </w:p>
          <w:p w14:paraId="7A051ABF" w14:textId="77777777" w:rsidR="00F075D6" w:rsidRPr="00766C63" w:rsidRDefault="00F075D6" w:rsidP="00F64A1E">
            <w:pPr>
              <w:shd w:val="clear" w:color="auto" w:fill="FFFFFF" w:themeFill="background1"/>
              <w:ind w:right="128"/>
              <w:jc w:val="both"/>
              <w:rPr>
                <w:rFonts w:ascii="Calibri" w:hAnsi="Calibri" w:cs="Calibri"/>
              </w:rPr>
            </w:pPr>
            <w:r w:rsidRPr="00766C63">
              <w:rPr>
                <w:rFonts w:ascii="Calibri" w:hAnsi="Calibri" w:cs="Calibri"/>
              </w:rPr>
              <w:t>Având în vedere că este un câmp aferent secțiunii Solicitant, pentru care datele sunt introduse în profilul entității juridice cu impact pentru toate proiectele depuse de entitatea respectivă, nu doar pentru PR Centru 2021-2027, în cazul în care entitatea completează aceste informații pentru a le utiliza la depunerea altor proiecte, nu vor fi luate în considerare în evaluarea proiectelor depuse pentru finanțare în cadrul priorității 9 – Asistență Tehnică a PR Centru 2021-2027 decât proiectele solicitate a fi introduse.</w:t>
            </w:r>
          </w:p>
          <w:p w14:paraId="30DFFC50" w14:textId="77777777" w:rsidR="00F075D6" w:rsidRPr="00766C63" w:rsidRDefault="00F075D6" w:rsidP="00F64A1E">
            <w:pPr>
              <w:jc w:val="both"/>
              <w:rPr>
                <w:rFonts w:ascii="Calibri" w:hAnsi="Calibri" w:cs="Calibri"/>
              </w:rPr>
            </w:pPr>
          </w:p>
          <w:p w14:paraId="1BDF4455" w14:textId="77777777" w:rsidR="00F075D6" w:rsidRPr="00766C63" w:rsidRDefault="00F075D6" w:rsidP="00F64A1E">
            <w:pPr>
              <w:shd w:val="clear" w:color="auto" w:fill="FFFFFF" w:themeFill="background1"/>
              <w:ind w:right="128"/>
              <w:jc w:val="both"/>
              <w:rPr>
                <w:rFonts w:ascii="Calibri" w:hAnsi="Calibri" w:cs="Calibri"/>
                <w:b/>
                <w:i/>
              </w:rPr>
            </w:pPr>
            <w:r w:rsidRPr="00766C63">
              <w:rPr>
                <w:rFonts w:ascii="Calibri" w:hAnsi="Calibri" w:cs="Calibri"/>
                <w:b/>
              </w:rPr>
              <w:t xml:space="preserve">Solicitanții de finanțare în cadrul priorității 9 – AT nu vor completa câmpul </w:t>
            </w:r>
            <w:r w:rsidRPr="00766C63">
              <w:rPr>
                <w:rFonts w:ascii="Calibri" w:hAnsi="Calibri" w:cs="Calibri"/>
                <w:b/>
                <w:i/>
              </w:rPr>
              <w:t>STRUCTURA GRUPULUI.</w:t>
            </w:r>
          </w:p>
          <w:p w14:paraId="5F4D3E5A" w14:textId="77777777" w:rsidR="00F075D6" w:rsidRPr="00766C63" w:rsidRDefault="00F075D6" w:rsidP="00F64A1E">
            <w:pPr>
              <w:shd w:val="clear" w:color="auto" w:fill="FFFFFF" w:themeFill="background1"/>
              <w:ind w:right="128"/>
              <w:jc w:val="both"/>
              <w:rPr>
                <w:rFonts w:ascii="Calibri" w:hAnsi="Calibri" w:cs="Calibri"/>
              </w:rPr>
            </w:pPr>
            <w:r w:rsidRPr="00766C63">
              <w:rPr>
                <w:rFonts w:ascii="Calibri" w:hAnsi="Calibri" w:cs="Calibri"/>
              </w:rPr>
              <w:t>Având în vedere că este un câmp aferent secțiunii Solicitant, pentru care datele sunt introduse în profilul entității juridice cu impact pentru toate proiectele depuse de entitatea respectivă, nu doar pentru PR Centru 2021-2027, în cazul în care entitatea completează aceste informații pentru a le utiliza la depunerea altor proiecte, nu vor fi luate în considerare în evaluarea proiectelor depuse pentru finanțare în cadrul priorității 9 – Asistență Tehnică a PR Centru 2021-2027.</w:t>
            </w:r>
          </w:p>
          <w:p w14:paraId="315DFBDB" w14:textId="77777777" w:rsidR="00F075D6" w:rsidRPr="00766C63" w:rsidRDefault="00F075D6" w:rsidP="00F64A1E">
            <w:pPr>
              <w:jc w:val="both"/>
              <w:rPr>
                <w:rFonts w:ascii="Calibri" w:hAnsi="Calibri" w:cs="Calibri"/>
              </w:rPr>
            </w:pPr>
          </w:p>
          <w:p w14:paraId="7D93CF61" w14:textId="77777777" w:rsidR="00F075D6" w:rsidRPr="00766C63" w:rsidRDefault="00F075D6" w:rsidP="00F64A1E">
            <w:pPr>
              <w:ind w:right="128"/>
              <w:jc w:val="both"/>
              <w:rPr>
                <w:rFonts w:ascii="Calibri" w:hAnsi="Calibri" w:cs="Calibri"/>
              </w:rPr>
            </w:pPr>
            <w:r w:rsidRPr="00766C63">
              <w:rPr>
                <w:rFonts w:ascii="Calibri" w:hAnsi="Calibri" w:cs="Calibri"/>
              </w:rPr>
              <w:t xml:space="preserve">Solicitanții eligibili sunt definiți în </w:t>
            </w:r>
            <w:bookmarkStart w:id="1" w:name="_Hlk135672258"/>
            <w:r w:rsidRPr="00766C63">
              <w:rPr>
                <w:rFonts w:ascii="Calibri" w:hAnsi="Calibri" w:cs="Calibri"/>
              </w:rPr>
              <w:t>Ghidul privind solicitarea finanțării, Prioritatea 9 - Asistență Tehnică, a PR Centru 2021-2027</w:t>
            </w:r>
            <w:bookmarkEnd w:id="1"/>
            <w:r w:rsidRPr="00766C63">
              <w:rPr>
                <w:rFonts w:ascii="Calibri" w:hAnsi="Calibri" w:cs="Calibri"/>
              </w:rPr>
              <w:t xml:space="preserve">, capitolul 5.1.2. Categorii de solicitanți eligibili. </w:t>
            </w:r>
          </w:p>
          <w:p w14:paraId="2A87BFBD" w14:textId="77777777" w:rsidR="00F075D6" w:rsidRPr="00766C63" w:rsidRDefault="00F075D6" w:rsidP="00F64A1E">
            <w:pPr>
              <w:ind w:right="128"/>
              <w:jc w:val="both"/>
              <w:rPr>
                <w:rFonts w:ascii="Calibri" w:hAnsi="Calibri" w:cs="Calibri"/>
              </w:rPr>
            </w:pPr>
            <w:r w:rsidRPr="00766C63">
              <w:rPr>
                <w:rFonts w:ascii="Calibri" w:hAnsi="Calibri" w:cs="Calibri"/>
              </w:rPr>
              <w:t xml:space="preserve">Cererile de finanțare depuse de alți solicitanți decât cei eligibili prevăzuți pentru acțiunea respectivă în Ghidul Solicitantului vor fi declarate neeligibile. </w:t>
            </w:r>
          </w:p>
          <w:p w14:paraId="34D3871C" w14:textId="77777777" w:rsidR="00F075D6" w:rsidRPr="00766C63" w:rsidRDefault="00F075D6" w:rsidP="00F64A1E">
            <w:pPr>
              <w:jc w:val="both"/>
              <w:rPr>
                <w:rFonts w:ascii="Calibri" w:hAnsi="Calibri" w:cs="Calibri"/>
                <w:b/>
              </w:rPr>
            </w:pPr>
          </w:p>
          <w:p w14:paraId="31F301A8" w14:textId="77777777" w:rsidR="00F075D6" w:rsidRPr="00766C63" w:rsidRDefault="00F075D6" w:rsidP="00F64A1E">
            <w:pPr>
              <w:jc w:val="both"/>
              <w:rPr>
                <w:rFonts w:ascii="Calibri" w:hAnsi="Calibri" w:cs="Calibri"/>
                <w:b/>
              </w:rPr>
            </w:pPr>
            <w:r w:rsidRPr="00766C63">
              <w:rPr>
                <w:rFonts w:ascii="Calibri" w:hAnsi="Calibri" w:cs="Calibri"/>
                <w:b/>
              </w:rPr>
              <w:t>Atenție:</w:t>
            </w:r>
          </w:p>
          <w:p w14:paraId="5293649E" w14:textId="77777777" w:rsidR="00F075D6" w:rsidRPr="006E3656" w:rsidRDefault="00F075D6" w:rsidP="00F075D6">
            <w:pPr>
              <w:numPr>
                <w:ilvl w:val="0"/>
                <w:numId w:val="5"/>
              </w:numPr>
              <w:ind w:right="128"/>
              <w:jc w:val="both"/>
              <w:rPr>
                <w:rFonts w:ascii="Calibri" w:hAnsi="Calibri" w:cs="Calibri"/>
              </w:rPr>
            </w:pPr>
            <w:r w:rsidRPr="006E3656">
              <w:rPr>
                <w:rFonts w:ascii="Calibri" w:hAnsi="Calibri" w:cs="Calibri"/>
              </w:rPr>
              <w:t xml:space="preserve">La această funcție se va atașa actul care demonstrează calitatea de reprezentant legal al solicitantului în copie/actul de împuternicire, în cazul în care cererea de finanțare nu este semnată de reprezentantul legal al solicitantului, ci de o persoană împuternicită în acest sens. Documentul va fi scanat în format </w:t>
            </w:r>
            <w:proofErr w:type="spellStart"/>
            <w:r w:rsidRPr="006E3656">
              <w:rPr>
                <w:rFonts w:ascii="Calibri" w:hAnsi="Calibri" w:cs="Calibri"/>
              </w:rPr>
              <w:t>pdf</w:t>
            </w:r>
            <w:proofErr w:type="spellEnd"/>
            <w:r w:rsidRPr="006E3656">
              <w:rPr>
                <w:rFonts w:ascii="Calibri" w:hAnsi="Calibri" w:cs="Calibri"/>
              </w:rPr>
              <w:t xml:space="preserve"> și semnat electronic de către reprezentantul legal sau de persoana împuternicită.</w:t>
            </w:r>
          </w:p>
          <w:p w14:paraId="7B87F263" w14:textId="77777777" w:rsidR="00F075D6" w:rsidRPr="006E3656" w:rsidRDefault="00F075D6" w:rsidP="00F64A1E">
            <w:pPr>
              <w:ind w:left="720" w:right="128"/>
              <w:jc w:val="both"/>
              <w:rPr>
                <w:rFonts w:ascii="Calibri" w:hAnsi="Calibri" w:cs="Calibri"/>
              </w:rPr>
            </w:pPr>
            <w:r w:rsidRPr="006E3656">
              <w:rPr>
                <w:rFonts w:ascii="Calibri" w:hAnsi="Calibri" w:cs="Calibri"/>
              </w:rPr>
              <w:t>Cererile de finanțare care poartă semnătura unor persoane pentru care nu poate fi dovedită calitatea de reprezentant legal/împuternicit, nu vor fi considerate eligibile.</w:t>
            </w:r>
          </w:p>
          <w:p w14:paraId="296ABCDF" w14:textId="77777777" w:rsidR="00F075D6" w:rsidRPr="006E3656" w:rsidRDefault="00F075D6" w:rsidP="00F075D6">
            <w:pPr>
              <w:numPr>
                <w:ilvl w:val="0"/>
                <w:numId w:val="5"/>
              </w:numPr>
              <w:ind w:right="128"/>
              <w:jc w:val="both"/>
              <w:rPr>
                <w:rFonts w:ascii="Calibri" w:hAnsi="Calibri" w:cs="Calibri"/>
              </w:rPr>
            </w:pPr>
            <w:r w:rsidRPr="006E3656">
              <w:rPr>
                <w:rFonts w:ascii="Calibri" w:hAnsi="Calibri" w:cs="Calibri"/>
              </w:rPr>
              <w:t>De asemenea, se vor atașa următoarele documente:</w:t>
            </w:r>
          </w:p>
          <w:p w14:paraId="7EDC890E" w14:textId="77777777" w:rsidR="00F075D6" w:rsidRPr="00766C63" w:rsidRDefault="00F075D6" w:rsidP="00F075D6">
            <w:pPr>
              <w:pStyle w:val="Listparagraf"/>
              <w:numPr>
                <w:ilvl w:val="0"/>
                <w:numId w:val="22"/>
              </w:numPr>
              <w:ind w:right="128" w:firstLine="316"/>
              <w:jc w:val="both"/>
              <w:rPr>
                <w:rFonts w:ascii="Calibri" w:hAnsi="Calibri" w:cs="Calibri"/>
                <w:sz w:val="24"/>
                <w:szCs w:val="24"/>
              </w:rPr>
            </w:pPr>
            <w:r w:rsidRPr="006E3656">
              <w:rPr>
                <w:rFonts w:ascii="Calibri" w:hAnsi="Calibri" w:cs="Calibri"/>
                <w:sz w:val="24"/>
                <w:szCs w:val="24"/>
              </w:rPr>
              <w:t xml:space="preserve">cazierul judiciar și fiscal al reprezentantului legal/persoanei împuternicite, dacă </w:t>
            </w:r>
            <w:r w:rsidRPr="00766C63">
              <w:rPr>
                <w:rFonts w:ascii="Calibri" w:hAnsi="Calibri" w:cs="Calibri"/>
                <w:sz w:val="24"/>
                <w:szCs w:val="24"/>
              </w:rPr>
              <w:t>este cazul;</w:t>
            </w:r>
          </w:p>
          <w:p w14:paraId="4FFE358F" w14:textId="7F22FE61" w:rsidR="00F075D6" w:rsidRPr="00766C63" w:rsidRDefault="00F075D6">
            <w:pPr>
              <w:pStyle w:val="Listparagraf"/>
              <w:numPr>
                <w:ilvl w:val="0"/>
                <w:numId w:val="22"/>
              </w:numPr>
              <w:ind w:right="128" w:firstLine="316"/>
              <w:jc w:val="both"/>
              <w:rPr>
                <w:rFonts w:ascii="Calibri" w:hAnsi="Calibri" w:cs="Calibri"/>
              </w:rPr>
            </w:pPr>
            <w:r w:rsidRPr="00766C63">
              <w:rPr>
                <w:rFonts w:ascii="Calibri" w:hAnsi="Calibri" w:cs="Calibri"/>
                <w:sz w:val="24"/>
                <w:szCs w:val="24"/>
                <w:shd w:val="clear" w:color="auto" w:fill="FFFFFF"/>
              </w:rPr>
              <w:t>cerere deschidere conturi pentru proiect/identificarea financiară</w:t>
            </w:r>
            <w:r w:rsidR="005F6671">
              <w:rPr>
                <w:rFonts w:ascii="Calibri" w:hAnsi="Calibri" w:cs="Calibri"/>
                <w:sz w:val="24"/>
                <w:szCs w:val="24"/>
                <w:shd w:val="clear" w:color="auto" w:fill="FFFFFF"/>
              </w:rPr>
              <w:t>.</w:t>
            </w:r>
          </w:p>
        </w:tc>
      </w:tr>
    </w:tbl>
    <w:p w14:paraId="14267BF4"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5300D503" w14:textId="77777777" w:rsidR="00BF6ADF" w:rsidRDefault="00BF6ADF" w:rsidP="00F075D6">
      <w:pPr>
        <w:pStyle w:val="sporden"/>
        <w:jc w:val="both"/>
        <w:rPr>
          <w:rFonts w:ascii="Calibri" w:hAnsi="Calibri" w:cs="Calibri"/>
          <w:color w:val="auto"/>
          <w:sz w:val="24"/>
          <w:szCs w:val="24"/>
          <w:shd w:val="clear" w:color="auto" w:fill="FFFFFF"/>
        </w:rPr>
      </w:pPr>
    </w:p>
    <w:p w14:paraId="7D29A7AC" w14:textId="77777777" w:rsidR="005F6671" w:rsidRDefault="005F6671" w:rsidP="00F075D6">
      <w:pPr>
        <w:pStyle w:val="sporden"/>
        <w:jc w:val="both"/>
        <w:rPr>
          <w:rFonts w:ascii="Calibri" w:hAnsi="Calibri" w:cs="Calibri"/>
          <w:color w:val="auto"/>
          <w:sz w:val="24"/>
          <w:szCs w:val="24"/>
          <w:shd w:val="clear" w:color="auto" w:fill="FFFFFF"/>
        </w:rPr>
      </w:pPr>
    </w:p>
    <w:p w14:paraId="6F1620A5" w14:textId="77777777" w:rsidR="005F6671" w:rsidRDefault="005F6671" w:rsidP="00F075D6">
      <w:pPr>
        <w:pStyle w:val="sporden"/>
        <w:jc w:val="both"/>
        <w:rPr>
          <w:rFonts w:ascii="Calibri" w:hAnsi="Calibri" w:cs="Calibri"/>
          <w:color w:val="auto"/>
          <w:sz w:val="24"/>
          <w:szCs w:val="24"/>
          <w:shd w:val="clear" w:color="auto" w:fill="FFFFFF"/>
        </w:rPr>
      </w:pPr>
    </w:p>
    <w:p w14:paraId="0A0ED081" w14:textId="77777777" w:rsidR="005F6671" w:rsidRPr="00766C63" w:rsidRDefault="005F6671" w:rsidP="00F075D6">
      <w:pPr>
        <w:pStyle w:val="sporden"/>
        <w:jc w:val="both"/>
        <w:rPr>
          <w:rFonts w:ascii="Calibri" w:hAnsi="Calibri" w:cs="Calibri"/>
          <w:color w:val="auto"/>
          <w:sz w:val="24"/>
          <w:szCs w:val="24"/>
          <w:shd w:val="clear" w:color="auto" w:fill="FFFFFF"/>
        </w:rPr>
      </w:pPr>
    </w:p>
    <w:p w14:paraId="512BDE40"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lastRenderedPageBreak/>
        <w:t>Secțiunea 2: Responsabil proiect / Persoana de contact</w:t>
      </w:r>
    </w:p>
    <w:p w14:paraId="7BD5C5F5" w14:textId="6C5B4195" w:rsidR="00787897" w:rsidRPr="00766C63" w:rsidRDefault="00787897" w:rsidP="00F075D6">
      <w:pPr>
        <w:pStyle w:val="sporden"/>
        <w:jc w:val="both"/>
        <w:rPr>
          <w:rFonts w:ascii="Calibri" w:hAnsi="Calibri" w:cs="Calibri"/>
          <w:color w:val="auto"/>
          <w:sz w:val="24"/>
          <w:szCs w:val="24"/>
        </w:rPr>
      </w:pPr>
    </w:p>
    <w:tbl>
      <w:tblPr>
        <w:tblW w:w="9548"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48"/>
      </w:tblGrid>
      <w:tr w:rsidR="00F075D6" w:rsidRPr="00766C63" w14:paraId="108735EF" w14:textId="77777777" w:rsidTr="00F64A1E">
        <w:trPr>
          <w:trHeight w:val="499"/>
        </w:trPr>
        <w:tc>
          <w:tcPr>
            <w:tcW w:w="9548" w:type="dxa"/>
            <w:tcBorders>
              <w:top w:val="single" w:sz="6" w:space="0" w:color="000000"/>
              <w:left w:val="single" w:sz="6" w:space="0" w:color="000000"/>
              <w:bottom w:val="single" w:sz="6" w:space="0" w:color="000000"/>
              <w:right w:val="single" w:sz="6" w:space="0" w:color="000000"/>
            </w:tcBorders>
            <w:vAlign w:val="center"/>
            <w:hideMark/>
          </w:tcPr>
          <w:p w14:paraId="4E703C69"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42CA7278" w14:textId="77777777" w:rsidR="00F075D6" w:rsidRPr="00766C63" w:rsidRDefault="00F075D6" w:rsidP="00F64A1E">
            <w:pPr>
              <w:ind w:right="178"/>
              <w:jc w:val="both"/>
              <w:rPr>
                <w:rFonts w:ascii="Calibri" w:hAnsi="Calibri" w:cs="Calibri"/>
              </w:rPr>
            </w:pPr>
            <w:r w:rsidRPr="00766C63">
              <w:rPr>
                <w:rFonts w:ascii="Calibri" w:hAnsi="Calibri" w:cs="Calibri"/>
              </w:rPr>
              <w:t>Se completează cu datele Managerului de proiect. Această persoană este desemnată de Solicitant să mențină contactul cu Autoritatea de Management în procesul de evaluare a Cererii de finanțare.</w:t>
            </w:r>
          </w:p>
          <w:p w14:paraId="6B9635C4" w14:textId="77777777" w:rsidR="00F075D6" w:rsidRPr="00766C63" w:rsidRDefault="00F075D6" w:rsidP="00F64A1E">
            <w:pPr>
              <w:jc w:val="both"/>
              <w:rPr>
                <w:rFonts w:ascii="Calibri" w:hAnsi="Calibri" w:cs="Calibri"/>
              </w:rPr>
            </w:pPr>
            <w:r w:rsidRPr="00766C63">
              <w:rPr>
                <w:rFonts w:ascii="Calibri" w:hAnsi="Calibri" w:cs="Calibri"/>
              </w:rPr>
              <w:t xml:space="preserve">Responsabilul de proiect trebuie să fie din cadrul personalului propriu al solicitantului.  </w:t>
            </w:r>
          </w:p>
          <w:p w14:paraId="7C9987AD" w14:textId="77777777" w:rsidR="00F075D6" w:rsidRPr="00766C63" w:rsidRDefault="00F075D6" w:rsidP="00F64A1E">
            <w:pPr>
              <w:jc w:val="both"/>
              <w:rPr>
                <w:rFonts w:ascii="Calibri" w:hAnsi="Calibri" w:cs="Calibri"/>
              </w:rPr>
            </w:pPr>
            <w:r w:rsidRPr="00766C63">
              <w:rPr>
                <w:rFonts w:ascii="Calibri" w:hAnsi="Calibri" w:cs="Calibri"/>
              </w:rPr>
              <w:t>Se completează cu datele persoanei de contact. Persoana de contact poate fi aceeași cu managerul de proiect.</w:t>
            </w:r>
          </w:p>
          <w:p w14:paraId="28F6F235" w14:textId="77777777" w:rsidR="00F075D6" w:rsidRPr="00766C63" w:rsidRDefault="00F075D6" w:rsidP="00F64A1E">
            <w:pPr>
              <w:jc w:val="both"/>
              <w:rPr>
                <w:rFonts w:ascii="Calibri" w:hAnsi="Calibri" w:cs="Calibri"/>
              </w:rPr>
            </w:pPr>
          </w:p>
          <w:p w14:paraId="24B6A68F" w14:textId="77777777" w:rsidR="00F075D6" w:rsidRPr="00766C63" w:rsidRDefault="00F075D6" w:rsidP="00F64A1E">
            <w:pPr>
              <w:jc w:val="both"/>
              <w:rPr>
                <w:rFonts w:ascii="Calibri" w:hAnsi="Calibri" w:cs="Calibri"/>
              </w:rPr>
            </w:pPr>
            <w:r w:rsidRPr="00766C63">
              <w:rPr>
                <w:rFonts w:ascii="Calibri" w:hAnsi="Calibri" w:cs="Calibri"/>
              </w:rPr>
              <w:t>În cazul în care responsabilul de proiect/persoana de contact este o altă persoană față de reprezentantul legal, atunci aceasta/acestea vor atașa la această secțiune Declarația de consimțământ solicitant privind prelucrarea datelor cu caracter personal (Anexa 3 la Ghidul solicitantului).</w:t>
            </w:r>
          </w:p>
          <w:p w14:paraId="0E20847C" w14:textId="77777777" w:rsidR="00F075D6" w:rsidRPr="00766C63" w:rsidRDefault="00F075D6" w:rsidP="00F64A1E">
            <w:pPr>
              <w:jc w:val="both"/>
              <w:rPr>
                <w:rFonts w:ascii="Calibri" w:hAnsi="Calibri" w:cs="Calibri"/>
              </w:rPr>
            </w:pPr>
          </w:p>
        </w:tc>
      </w:tr>
    </w:tbl>
    <w:p w14:paraId="2E2CBDBC" w14:textId="77DE4954" w:rsidR="00F075D6" w:rsidRPr="00766C63" w:rsidRDefault="00325596" w:rsidP="00325596">
      <w:pPr>
        <w:pStyle w:val="sporden"/>
        <w:tabs>
          <w:tab w:val="left" w:pos="8502"/>
        </w:tabs>
        <w:jc w:val="both"/>
        <w:rPr>
          <w:rFonts w:ascii="Calibri" w:hAnsi="Calibri" w:cs="Calibri"/>
          <w:color w:val="auto"/>
          <w:sz w:val="24"/>
          <w:szCs w:val="24"/>
          <w:shd w:val="clear" w:color="auto" w:fill="FFFFFF"/>
        </w:rPr>
      </w:pPr>
      <w:r w:rsidRPr="00766C63">
        <w:rPr>
          <w:rFonts w:ascii="Calibri" w:hAnsi="Calibri" w:cs="Calibri"/>
          <w:color w:val="auto"/>
          <w:sz w:val="24"/>
          <w:szCs w:val="24"/>
          <w:shd w:val="clear" w:color="auto" w:fill="FFFFFF"/>
        </w:rPr>
        <w:tab/>
      </w:r>
    </w:p>
    <w:p w14:paraId="705631E5"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3: Atribute proiect</w:t>
      </w:r>
    </w:p>
    <w:p w14:paraId="68FC33E6" w14:textId="496CD08C" w:rsidR="00787897" w:rsidRPr="00766C63" w:rsidRDefault="00787897" w:rsidP="00F075D6">
      <w:pPr>
        <w:pStyle w:val="sporden"/>
        <w:jc w:val="both"/>
        <w:rPr>
          <w:rFonts w:ascii="Calibri" w:hAnsi="Calibri" w:cs="Calibri"/>
          <w:color w:val="auto"/>
          <w:sz w:val="24"/>
          <w:szCs w:val="24"/>
        </w:rPr>
      </w:pPr>
    </w:p>
    <w:tbl>
      <w:tblPr>
        <w:tblW w:w="9548"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48"/>
      </w:tblGrid>
      <w:tr w:rsidR="00F075D6" w:rsidRPr="00766C63" w14:paraId="40EE654B" w14:textId="77777777" w:rsidTr="00F64A1E">
        <w:trPr>
          <w:trHeight w:val="252"/>
        </w:trPr>
        <w:tc>
          <w:tcPr>
            <w:tcW w:w="9548" w:type="dxa"/>
            <w:tcBorders>
              <w:top w:val="single" w:sz="6" w:space="0" w:color="000000"/>
              <w:left w:val="single" w:sz="6" w:space="0" w:color="000000"/>
              <w:bottom w:val="single" w:sz="6" w:space="0" w:color="000000"/>
              <w:right w:val="single" w:sz="6" w:space="0" w:color="000000"/>
            </w:tcBorders>
            <w:vAlign w:val="center"/>
            <w:hideMark/>
          </w:tcPr>
          <w:p w14:paraId="5850885F"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248C99A0" w14:textId="77777777" w:rsidR="00F075D6" w:rsidRPr="00766C63" w:rsidRDefault="00F075D6" w:rsidP="00F64A1E">
            <w:pPr>
              <w:spacing w:before="120"/>
              <w:ind w:right="265"/>
              <w:jc w:val="both"/>
              <w:rPr>
                <w:rFonts w:ascii="Calibri" w:hAnsi="Calibri" w:cs="Calibri"/>
              </w:rPr>
            </w:pPr>
            <w:r w:rsidRPr="00766C63">
              <w:rPr>
                <w:rFonts w:ascii="Calibri" w:hAnsi="Calibri" w:cs="Calibri"/>
              </w:rPr>
              <w:t xml:space="preserve">Vă rugăm să răspundeți la </w:t>
            </w:r>
            <w:r w:rsidRPr="00766C63">
              <w:rPr>
                <w:rFonts w:ascii="Calibri" w:hAnsi="Calibri" w:cs="Calibri"/>
                <w:b/>
                <w:u w:val="single"/>
              </w:rPr>
              <w:t>TOATE</w:t>
            </w:r>
            <w:r w:rsidRPr="00766C63">
              <w:rPr>
                <w:rFonts w:ascii="Calibri" w:hAnsi="Calibri" w:cs="Calibri"/>
              </w:rPr>
              <w:t xml:space="preserve"> întrebările, în funcție de proiect, prin selectarea opțiunii DA/NU sau selectare din nomenclator.</w:t>
            </w:r>
          </w:p>
        </w:tc>
      </w:tr>
    </w:tbl>
    <w:p w14:paraId="14B0C3BE"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02008789"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4: Capacitate solicitant</w:t>
      </w:r>
    </w:p>
    <w:p w14:paraId="5EC59C6C" w14:textId="174401EC" w:rsidR="00787897" w:rsidRPr="00766C63" w:rsidRDefault="00787897" w:rsidP="00F075D6">
      <w:pPr>
        <w:pStyle w:val="sporden"/>
        <w:jc w:val="both"/>
        <w:rPr>
          <w:rFonts w:ascii="Calibri" w:hAnsi="Calibri" w:cs="Calibri"/>
          <w:color w:val="auto"/>
          <w:sz w:val="24"/>
          <w:szCs w:val="24"/>
        </w:rPr>
      </w:pPr>
    </w:p>
    <w:tbl>
      <w:tblPr>
        <w:tblW w:w="9548"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48"/>
      </w:tblGrid>
      <w:tr w:rsidR="00F075D6" w:rsidRPr="00766C63" w14:paraId="29FF7320" w14:textId="77777777" w:rsidTr="00F64A1E">
        <w:trPr>
          <w:trHeight w:val="252"/>
        </w:trPr>
        <w:tc>
          <w:tcPr>
            <w:tcW w:w="9548" w:type="dxa"/>
            <w:tcBorders>
              <w:top w:val="single" w:sz="6" w:space="0" w:color="000000"/>
              <w:left w:val="single" w:sz="6" w:space="0" w:color="000000"/>
              <w:bottom w:val="single" w:sz="6" w:space="0" w:color="000000"/>
              <w:right w:val="single" w:sz="6" w:space="0" w:color="000000"/>
            </w:tcBorders>
            <w:vAlign w:val="center"/>
            <w:hideMark/>
          </w:tcPr>
          <w:p w14:paraId="52CFE67D"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0CCA2846" w14:textId="77777777" w:rsidR="00F075D6" w:rsidRPr="00766C63" w:rsidRDefault="00F075D6" w:rsidP="00F64A1E">
            <w:pPr>
              <w:jc w:val="both"/>
              <w:rPr>
                <w:rFonts w:ascii="Calibri" w:hAnsi="Calibri" w:cs="Calibri"/>
                <w:b/>
              </w:rPr>
            </w:pPr>
            <w:r w:rsidRPr="00766C63">
              <w:rPr>
                <w:rFonts w:ascii="Calibri" w:hAnsi="Calibri" w:cs="Calibri"/>
              </w:rPr>
              <w:t xml:space="preserve">Câmpul </w:t>
            </w:r>
            <w:r w:rsidRPr="00766C63">
              <w:rPr>
                <w:rFonts w:ascii="Calibri" w:hAnsi="Calibri" w:cs="Calibri"/>
                <w:b/>
              </w:rPr>
              <w:t>Sursa de cofinanțare:</w:t>
            </w:r>
          </w:p>
          <w:p w14:paraId="4277B742" w14:textId="77777777" w:rsidR="00F075D6" w:rsidRPr="00766C63" w:rsidRDefault="00F075D6" w:rsidP="00F64A1E">
            <w:pPr>
              <w:ind w:right="136"/>
              <w:jc w:val="both"/>
              <w:rPr>
                <w:rFonts w:ascii="Calibri" w:hAnsi="Calibri" w:cs="Calibri"/>
                <w:bCs/>
              </w:rPr>
            </w:pPr>
            <w:r w:rsidRPr="00766C63">
              <w:rPr>
                <w:rFonts w:ascii="Calibri" w:hAnsi="Calibri" w:cs="Calibri"/>
                <w:bCs/>
              </w:rPr>
              <w:t>Se selectează din nomenclator, în funcție de sursa din care solicitantul/partenerul efectuează cheltuiala aferentă proiectului, înainte de a o cere la rambursare:</w:t>
            </w:r>
          </w:p>
          <w:p w14:paraId="05BE30CD" w14:textId="77777777" w:rsidR="00F075D6" w:rsidRPr="00766C63" w:rsidRDefault="00F075D6" w:rsidP="00F075D6">
            <w:pPr>
              <w:pStyle w:val="Listparagraf"/>
              <w:numPr>
                <w:ilvl w:val="0"/>
                <w:numId w:val="5"/>
              </w:numPr>
              <w:spacing w:after="0" w:line="240" w:lineRule="auto"/>
              <w:jc w:val="both"/>
              <w:rPr>
                <w:rFonts w:ascii="Calibri" w:hAnsi="Calibri" w:cs="Calibri"/>
                <w:bCs/>
                <w:sz w:val="24"/>
                <w:szCs w:val="24"/>
              </w:rPr>
            </w:pPr>
            <w:r w:rsidRPr="00766C63">
              <w:rPr>
                <w:rFonts w:ascii="Calibri" w:hAnsi="Calibri" w:cs="Calibri"/>
                <w:bCs/>
                <w:sz w:val="24"/>
                <w:szCs w:val="24"/>
              </w:rPr>
              <w:t>Buget local</w:t>
            </w:r>
          </w:p>
          <w:p w14:paraId="6C62E96F" w14:textId="77777777" w:rsidR="00F075D6" w:rsidRPr="00766C63" w:rsidRDefault="00F075D6" w:rsidP="00F075D6">
            <w:pPr>
              <w:pStyle w:val="Listparagraf"/>
              <w:numPr>
                <w:ilvl w:val="0"/>
                <w:numId w:val="5"/>
              </w:numPr>
              <w:spacing w:after="0" w:line="240" w:lineRule="auto"/>
              <w:jc w:val="both"/>
              <w:rPr>
                <w:rFonts w:ascii="Calibri" w:hAnsi="Calibri" w:cs="Calibri"/>
                <w:bCs/>
                <w:sz w:val="24"/>
                <w:szCs w:val="24"/>
              </w:rPr>
            </w:pPr>
            <w:r w:rsidRPr="00766C63">
              <w:rPr>
                <w:rFonts w:ascii="Calibri" w:hAnsi="Calibri" w:cs="Calibri"/>
                <w:bCs/>
                <w:sz w:val="24"/>
                <w:szCs w:val="24"/>
              </w:rPr>
              <w:t>Buget de stat</w:t>
            </w:r>
          </w:p>
          <w:p w14:paraId="29A233AC" w14:textId="77777777" w:rsidR="00F075D6" w:rsidRPr="00766C63" w:rsidRDefault="00F075D6" w:rsidP="00F075D6">
            <w:pPr>
              <w:pStyle w:val="Listparagraf"/>
              <w:numPr>
                <w:ilvl w:val="0"/>
                <w:numId w:val="5"/>
              </w:numPr>
              <w:spacing w:after="0" w:line="240" w:lineRule="auto"/>
              <w:jc w:val="both"/>
              <w:rPr>
                <w:rFonts w:ascii="Calibri" w:hAnsi="Calibri" w:cs="Calibri"/>
                <w:bCs/>
                <w:sz w:val="24"/>
                <w:szCs w:val="24"/>
              </w:rPr>
            </w:pPr>
            <w:r w:rsidRPr="00766C63">
              <w:rPr>
                <w:rFonts w:ascii="Calibri" w:hAnsi="Calibri" w:cs="Calibri"/>
                <w:bCs/>
                <w:sz w:val="24"/>
                <w:szCs w:val="24"/>
              </w:rPr>
              <w:t>Bugetul asigurărilor sociale</w:t>
            </w:r>
          </w:p>
          <w:p w14:paraId="4EA51A23" w14:textId="77777777" w:rsidR="00F075D6" w:rsidRPr="00766C63" w:rsidRDefault="00F075D6" w:rsidP="00F075D6">
            <w:pPr>
              <w:pStyle w:val="Listparagraf"/>
              <w:numPr>
                <w:ilvl w:val="0"/>
                <w:numId w:val="5"/>
              </w:numPr>
              <w:spacing w:after="0" w:line="240" w:lineRule="auto"/>
              <w:jc w:val="both"/>
              <w:rPr>
                <w:rFonts w:ascii="Calibri" w:hAnsi="Calibri" w:cs="Calibri"/>
                <w:bCs/>
                <w:sz w:val="24"/>
                <w:szCs w:val="24"/>
              </w:rPr>
            </w:pPr>
            <w:r w:rsidRPr="00766C63">
              <w:rPr>
                <w:rFonts w:ascii="Calibri" w:hAnsi="Calibri" w:cs="Calibri"/>
                <w:bCs/>
                <w:sz w:val="24"/>
                <w:szCs w:val="24"/>
              </w:rPr>
              <w:t>Venituri proprii ale autorității publice</w:t>
            </w:r>
          </w:p>
          <w:p w14:paraId="2EE88396" w14:textId="77777777" w:rsidR="00F075D6" w:rsidRPr="00766C63" w:rsidRDefault="00F075D6" w:rsidP="00F075D6">
            <w:pPr>
              <w:pStyle w:val="Listparagraf"/>
              <w:numPr>
                <w:ilvl w:val="0"/>
                <w:numId w:val="5"/>
              </w:numPr>
              <w:spacing w:after="0" w:line="240" w:lineRule="auto"/>
              <w:jc w:val="both"/>
              <w:rPr>
                <w:rFonts w:ascii="Calibri" w:hAnsi="Calibri" w:cs="Calibri"/>
                <w:bCs/>
                <w:sz w:val="24"/>
                <w:szCs w:val="24"/>
              </w:rPr>
            </w:pPr>
            <w:r w:rsidRPr="00766C63">
              <w:rPr>
                <w:rFonts w:ascii="Calibri" w:hAnsi="Calibri" w:cs="Calibri"/>
                <w:bCs/>
                <w:sz w:val="24"/>
                <w:szCs w:val="24"/>
              </w:rPr>
              <w:t>Contribuție privată</w:t>
            </w:r>
          </w:p>
          <w:p w14:paraId="290CE749" w14:textId="77777777" w:rsidR="00F075D6" w:rsidRPr="00766C63" w:rsidRDefault="00F075D6" w:rsidP="00F64A1E">
            <w:pPr>
              <w:jc w:val="both"/>
              <w:rPr>
                <w:rFonts w:ascii="Calibri" w:hAnsi="Calibri" w:cs="Calibri"/>
                <w:bCs/>
              </w:rPr>
            </w:pPr>
            <w:r w:rsidRPr="00766C63">
              <w:rPr>
                <w:rFonts w:ascii="Calibri" w:hAnsi="Calibri" w:cs="Calibri"/>
                <w:bCs/>
              </w:rPr>
              <w:t xml:space="preserve">În funcție de opțiunea selectată, la funcția </w:t>
            </w:r>
            <w:r w:rsidRPr="00766C63">
              <w:rPr>
                <w:rFonts w:ascii="Calibri" w:hAnsi="Calibri" w:cs="Calibri"/>
                <w:bCs/>
                <w:i/>
              </w:rPr>
              <w:t>Bugetul proiectului</w:t>
            </w:r>
            <w:r w:rsidRPr="00766C63">
              <w:rPr>
                <w:rFonts w:ascii="Calibri" w:hAnsi="Calibri" w:cs="Calibri"/>
                <w:bCs/>
              </w:rPr>
              <w:t xml:space="preserve">, valoarea nerambursabilă va fi: </w:t>
            </w:r>
          </w:p>
          <w:p w14:paraId="6F11B488" w14:textId="77777777" w:rsidR="00F075D6" w:rsidRPr="00766C63" w:rsidRDefault="00F075D6" w:rsidP="00F075D6">
            <w:pPr>
              <w:pStyle w:val="Listparagraf"/>
              <w:numPr>
                <w:ilvl w:val="0"/>
                <w:numId w:val="5"/>
              </w:numPr>
              <w:spacing w:after="0" w:line="240" w:lineRule="auto"/>
              <w:jc w:val="both"/>
              <w:rPr>
                <w:rFonts w:ascii="Calibri" w:hAnsi="Calibri" w:cs="Calibri"/>
                <w:bCs/>
                <w:sz w:val="24"/>
                <w:szCs w:val="24"/>
              </w:rPr>
            </w:pPr>
            <w:r w:rsidRPr="00766C63">
              <w:rPr>
                <w:rFonts w:ascii="Calibri" w:hAnsi="Calibri" w:cs="Calibri"/>
                <w:bCs/>
                <w:sz w:val="24"/>
                <w:szCs w:val="24"/>
              </w:rPr>
              <w:t>calculată automat de aplicație, în cazul selectării sursei ”</w:t>
            </w:r>
            <w:r w:rsidRPr="00766C63">
              <w:rPr>
                <w:rFonts w:ascii="Calibri" w:hAnsi="Calibri" w:cs="Calibri"/>
                <w:bCs/>
                <w:i/>
                <w:sz w:val="24"/>
                <w:szCs w:val="24"/>
              </w:rPr>
              <w:t>buget de stat</w:t>
            </w:r>
            <w:r w:rsidRPr="00766C63">
              <w:rPr>
                <w:rFonts w:ascii="Calibri" w:hAnsi="Calibri" w:cs="Calibri"/>
                <w:bCs/>
                <w:sz w:val="24"/>
                <w:szCs w:val="24"/>
              </w:rPr>
              <w:t>”;</w:t>
            </w:r>
          </w:p>
          <w:p w14:paraId="1547BD85" w14:textId="77777777" w:rsidR="00F075D6" w:rsidRPr="00766C63" w:rsidRDefault="00F075D6" w:rsidP="00F64A1E">
            <w:pPr>
              <w:jc w:val="both"/>
              <w:rPr>
                <w:rFonts w:ascii="Calibri" w:hAnsi="Calibri" w:cs="Calibri"/>
                <w:bCs/>
              </w:rPr>
            </w:pPr>
            <w:r w:rsidRPr="00766C63">
              <w:rPr>
                <w:rFonts w:ascii="Calibri" w:hAnsi="Calibri" w:cs="Calibri"/>
                <w:bCs/>
              </w:rPr>
              <w:t xml:space="preserve">introdusă de solicitant, în cazul selectării celorlalte opțiuni, conform indicațiilor de la funcția </w:t>
            </w:r>
            <w:r w:rsidRPr="00766C63">
              <w:rPr>
                <w:rFonts w:ascii="Calibri" w:hAnsi="Calibri" w:cs="Calibri"/>
                <w:bCs/>
                <w:i/>
              </w:rPr>
              <w:t>Buget</w:t>
            </w:r>
            <w:r w:rsidRPr="00766C63">
              <w:rPr>
                <w:rFonts w:ascii="Calibri" w:hAnsi="Calibri" w:cs="Calibri"/>
                <w:bCs/>
              </w:rPr>
              <w:t>.</w:t>
            </w:r>
          </w:p>
          <w:p w14:paraId="7C3E5162" w14:textId="77777777" w:rsidR="00F075D6" w:rsidRPr="00766C63" w:rsidRDefault="00F075D6" w:rsidP="00F64A1E">
            <w:pPr>
              <w:jc w:val="both"/>
              <w:rPr>
                <w:rFonts w:ascii="Calibri" w:hAnsi="Calibri" w:cs="Calibri"/>
                <w:b/>
              </w:rPr>
            </w:pPr>
          </w:p>
          <w:p w14:paraId="7DC51409" w14:textId="77777777" w:rsidR="00F075D6" w:rsidRPr="00766C63" w:rsidRDefault="00F075D6" w:rsidP="00F64A1E">
            <w:pPr>
              <w:shd w:val="clear" w:color="auto" w:fill="FFFFFF" w:themeFill="background1"/>
              <w:jc w:val="both"/>
              <w:rPr>
                <w:rFonts w:ascii="Calibri" w:hAnsi="Calibri" w:cs="Calibri"/>
                <w:b/>
              </w:rPr>
            </w:pPr>
            <w:r w:rsidRPr="00766C63">
              <w:rPr>
                <w:rFonts w:ascii="Calibri" w:hAnsi="Calibri" w:cs="Calibri"/>
              </w:rPr>
              <w:t xml:space="preserve">Câmpul </w:t>
            </w:r>
            <w:r w:rsidRPr="00766C63">
              <w:rPr>
                <w:rFonts w:ascii="Calibri" w:hAnsi="Calibri" w:cs="Calibri"/>
                <w:b/>
              </w:rPr>
              <w:t>Categorie de beneficiar:</w:t>
            </w:r>
          </w:p>
          <w:p w14:paraId="0C9E8BCB" w14:textId="77777777" w:rsidR="00F075D6" w:rsidRPr="00766C63" w:rsidRDefault="00F075D6" w:rsidP="00F64A1E">
            <w:pPr>
              <w:shd w:val="clear" w:color="auto" w:fill="FFFFFF" w:themeFill="background1"/>
              <w:jc w:val="both"/>
              <w:rPr>
                <w:rFonts w:ascii="Calibri" w:hAnsi="Calibri" w:cs="Calibri"/>
                <w:b/>
              </w:rPr>
            </w:pPr>
            <w:r w:rsidRPr="00766C63">
              <w:rPr>
                <w:rFonts w:ascii="Calibri" w:hAnsi="Calibri" w:cs="Calibri"/>
                <w:bCs/>
              </w:rPr>
              <w:t>Se selectează din nomenclator opțiunea aplicabilă.</w:t>
            </w:r>
          </w:p>
          <w:p w14:paraId="39659B3A" w14:textId="77777777" w:rsidR="00F075D6" w:rsidRPr="00766C63" w:rsidRDefault="00F075D6" w:rsidP="00F64A1E">
            <w:pPr>
              <w:jc w:val="both"/>
              <w:rPr>
                <w:rFonts w:ascii="Calibri" w:hAnsi="Calibri" w:cs="Calibri"/>
                <w:b/>
              </w:rPr>
            </w:pPr>
          </w:p>
          <w:p w14:paraId="0A00C78E" w14:textId="77777777" w:rsidR="00F075D6" w:rsidRPr="00766C63" w:rsidRDefault="00F075D6" w:rsidP="00F64A1E">
            <w:pPr>
              <w:shd w:val="clear" w:color="auto" w:fill="FFFFFF" w:themeFill="background1"/>
              <w:jc w:val="both"/>
              <w:rPr>
                <w:rFonts w:ascii="Calibri" w:hAnsi="Calibri" w:cs="Calibri"/>
                <w:b/>
              </w:rPr>
            </w:pPr>
            <w:r w:rsidRPr="00766C63">
              <w:rPr>
                <w:rFonts w:ascii="Calibri" w:hAnsi="Calibri" w:cs="Calibri"/>
              </w:rPr>
              <w:t xml:space="preserve">Câmpul </w:t>
            </w:r>
            <w:r w:rsidRPr="00766C63">
              <w:rPr>
                <w:rFonts w:ascii="Calibri" w:hAnsi="Calibri" w:cs="Calibri"/>
                <w:b/>
              </w:rPr>
              <w:t>Calitatea entității în proiect:</w:t>
            </w:r>
          </w:p>
          <w:p w14:paraId="5AF45100" w14:textId="77777777" w:rsidR="00F075D6" w:rsidRPr="00766C63" w:rsidRDefault="00F075D6" w:rsidP="00F64A1E">
            <w:pPr>
              <w:shd w:val="clear" w:color="auto" w:fill="FFFFFF" w:themeFill="background1"/>
              <w:ind w:right="136"/>
              <w:jc w:val="both"/>
              <w:rPr>
                <w:rFonts w:ascii="Calibri" w:hAnsi="Calibri" w:cs="Calibri"/>
              </w:rPr>
            </w:pPr>
            <w:r w:rsidRPr="00766C63">
              <w:rPr>
                <w:rFonts w:ascii="Calibri" w:hAnsi="Calibri" w:cs="Calibri"/>
              </w:rPr>
              <w:t>Solicitanții de finanțare în cadrul priorității 9 – AT a PR CENTRU 2021-2027 nu vor selecta nicio opțiune în acest câmp.</w:t>
            </w:r>
          </w:p>
          <w:p w14:paraId="1171C37A" w14:textId="77777777" w:rsidR="00F075D6" w:rsidRPr="00766C63" w:rsidRDefault="00F075D6" w:rsidP="00F64A1E">
            <w:pPr>
              <w:shd w:val="clear" w:color="auto" w:fill="FFFFFF" w:themeFill="background1"/>
              <w:jc w:val="both"/>
              <w:rPr>
                <w:rFonts w:ascii="Calibri" w:hAnsi="Calibri" w:cs="Calibri"/>
                <w:b/>
              </w:rPr>
            </w:pPr>
            <w:r w:rsidRPr="00766C63">
              <w:rPr>
                <w:rFonts w:ascii="Calibri" w:hAnsi="Calibri" w:cs="Calibri"/>
              </w:rPr>
              <w:lastRenderedPageBreak/>
              <w:t xml:space="preserve">Câmpul </w:t>
            </w:r>
            <w:r w:rsidRPr="00766C63">
              <w:rPr>
                <w:rFonts w:ascii="Calibri" w:hAnsi="Calibri" w:cs="Calibri"/>
                <w:b/>
              </w:rPr>
              <w:t>Cod CAEN relevant:</w:t>
            </w:r>
          </w:p>
          <w:p w14:paraId="5464D784" w14:textId="77777777" w:rsidR="00F075D6" w:rsidRPr="00766C63" w:rsidRDefault="00F075D6" w:rsidP="00F64A1E">
            <w:pPr>
              <w:shd w:val="clear" w:color="auto" w:fill="FFFFFF" w:themeFill="background1"/>
              <w:ind w:right="136"/>
              <w:jc w:val="both"/>
              <w:rPr>
                <w:rFonts w:ascii="Calibri" w:hAnsi="Calibri" w:cs="Calibri"/>
              </w:rPr>
            </w:pPr>
            <w:r w:rsidRPr="00766C63">
              <w:rPr>
                <w:rFonts w:ascii="Calibri" w:hAnsi="Calibri" w:cs="Calibri"/>
              </w:rPr>
              <w:t>Solicitanții de finanțare în cadrul priorității 9 – AT a PR CENTRU 2021-2027 nu vor selecta nicio opțiune în acest câmp.</w:t>
            </w:r>
          </w:p>
          <w:p w14:paraId="3BACC5A2" w14:textId="77777777" w:rsidR="00F075D6" w:rsidRPr="00766C63" w:rsidRDefault="00F075D6" w:rsidP="00F64A1E">
            <w:pPr>
              <w:shd w:val="clear" w:color="auto" w:fill="FFFFFF" w:themeFill="background1"/>
              <w:jc w:val="both"/>
              <w:rPr>
                <w:rFonts w:ascii="Calibri" w:hAnsi="Calibri" w:cs="Calibri"/>
                <w:b/>
              </w:rPr>
            </w:pPr>
          </w:p>
          <w:p w14:paraId="6E26BA28" w14:textId="77777777" w:rsidR="00F075D6" w:rsidRPr="00766C63" w:rsidRDefault="00F075D6" w:rsidP="00F64A1E">
            <w:pPr>
              <w:shd w:val="clear" w:color="auto" w:fill="FFFFFF" w:themeFill="background1"/>
              <w:jc w:val="both"/>
              <w:rPr>
                <w:rFonts w:ascii="Calibri" w:hAnsi="Calibri" w:cs="Calibri"/>
                <w:b/>
              </w:rPr>
            </w:pPr>
            <w:r w:rsidRPr="00766C63">
              <w:rPr>
                <w:rFonts w:ascii="Calibri" w:hAnsi="Calibri" w:cs="Calibri"/>
              </w:rPr>
              <w:t>Câmpul</w:t>
            </w:r>
            <w:r w:rsidRPr="00766C63">
              <w:rPr>
                <w:rFonts w:ascii="Calibri" w:hAnsi="Calibri" w:cs="Calibri"/>
                <w:b/>
              </w:rPr>
              <w:t xml:space="preserve"> Capacitate administrativă (1750 caractere):</w:t>
            </w:r>
          </w:p>
          <w:p w14:paraId="5EC0765B" w14:textId="77777777" w:rsidR="00F075D6" w:rsidRPr="00766C63" w:rsidRDefault="00F075D6" w:rsidP="00F64A1E">
            <w:pPr>
              <w:ind w:right="136"/>
              <w:jc w:val="both"/>
              <w:rPr>
                <w:rFonts w:ascii="Calibri" w:hAnsi="Calibri" w:cs="Calibri"/>
                <w:b/>
                <w:u w:val="single"/>
              </w:rPr>
            </w:pPr>
            <w:r w:rsidRPr="00766C63">
              <w:rPr>
                <w:rFonts w:ascii="Calibri" w:hAnsi="Calibri" w:cs="Calibri"/>
              </w:rPr>
              <w:t xml:space="preserve">Se va descrie în limita numărului de caractere disponibil ansamblul resurselor de care dispune solicitantul pentru îndeplinirea activităților privind implementarea PR Centru 2021-2027, respectiv pentru închiderea POR 2014-2020. </w:t>
            </w:r>
          </w:p>
          <w:p w14:paraId="18897B92" w14:textId="77777777" w:rsidR="00F075D6" w:rsidRPr="00766C63" w:rsidRDefault="00F075D6" w:rsidP="00F64A1E">
            <w:pPr>
              <w:shd w:val="clear" w:color="auto" w:fill="FFFFFF" w:themeFill="background1"/>
              <w:jc w:val="both"/>
              <w:rPr>
                <w:rFonts w:ascii="Calibri" w:hAnsi="Calibri" w:cs="Calibri"/>
                <w:b/>
              </w:rPr>
            </w:pPr>
          </w:p>
          <w:p w14:paraId="214F11CB" w14:textId="77777777" w:rsidR="00F075D6" w:rsidRPr="00766C63" w:rsidRDefault="00F075D6" w:rsidP="00F64A1E">
            <w:pPr>
              <w:shd w:val="clear" w:color="auto" w:fill="FFFFFF" w:themeFill="background1"/>
              <w:jc w:val="both"/>
              <w:rPr>
                <w:rFonts w:ascii="Calibri" w:hAnsi="Calibri" w:cs="Calibri"/>
                <w:b/>
              </w:rPr>
            </w:pPr>
            <w:r w:rsidRPr="00766C63">
              <w:rPr>
                <w:rFonts w:ascii="Calibri" w:hAnsi="Calibri" w:cs="Calibri"/>
              </w:rPr>
              <w:t>Câmpul</w:t>
            </w:r>
            <w:r w:rsidRPr="00766C63">
              <w:rPr>
                <w:rFonts w:ascii="Calibri" w:hAnsi="Calibri" w:cs="Calibri"/>
                <w:b/>
              </w:rPr>
              <w:t xml:space="preserve"> Capacitate financiară (1750 caractere):</w:t>
            </w:r>
          </w:p>
          <w:p w14:paraId="716A4A92" w14:textId="77777777" w:rsidR="00F075D6" w:rsidRPr="00766C63" w:rsidRDefault="00F075D6" w:rsidP="00F64A1E">
            <w:pPr>
              <w:jc w:val="both"/>
              <w:rPr>
                <w:rFonts w:ascii="Calibri" w:hAnsi="Calibri" w:cs="Calibri"/>
                <w:b/>
              </w:rPr>
            </w:pPr>
            <w:r w:rsidRPr="00766C63">
              <w:rPr>
                <w:rFonts w:ascii="Calibri" w:hAnsi="Calibri" w:cs="Calibri"/>
                <w:bCs/>
              </w:rPr>
              <w:t>Se va specifica dacă solicitantul este înregistrat sau nu în scopuri de TVA.</w:t>
            </w:r>
          </w:p>
          <w:p w14:paraId="15BBBB3A" w14:textId="77777777" w:rsidR="00F075D6" w:rsidRPr="00766C63" w:rsidRDefault="00F075D6" w:rsidP="00F64A1E">
            <w:pPr>
              <w:shd w:val="clear" w:color="auto" w:fill="FFFFFF" w:themeFill="background1"/>
              <w:ind w:right="136"/>
              <w:jc w:val="both"/>
              <w:rPr>
                <w:rFonts w:ascii="Calibri" w:hAnsi="Calibri" w:cs="Calibri"/>
              </w:rPr>
            </w:pPr>
            <w:r w:rsidRPr="00766C63">
              <w:rPr>
                <w:rFonts w:ascii="Calibri" w:hAnsi="Calibri" w:cs="Calibri"/>
              </w:rPr>
              <w:t>Se</w:t>
            </w:r>
            <w:r w:rsidRPr="00766C63">
              <w:rPr>
                <w:rFonts w:ascii="Calibri" w:hAnsi="Calibri" w:cs="Calibri"/>
                <w:bCs/>
              </w:rPr>
              <w:t xml:space="preserve"> va </w:t>
            </w:r>
            <w:r w:rsidRPr="00766C63">
              <w:rPr>
                <w:rFonts w:ascii="Calibri" w:hAnsi="Calibri" w:cs="Calibri"/>
              </w:rPr>
              <w:t>descrie capacitatea solicitantului de a asigura resursele financiare necesare implementării proiectului până la încasarea cererilor de prefinanțare/plată/rambursare</w:t>
            </w:r>
            <w:r w:rsidRPr="00766C63">
              <w:rPr>
                <w:rFonts w:ascii="Calibri" w:hAnsi="Calibri" w:cs="Calibri"/>
                <w:bCs/>
              </w:rPr>
              <w:t>.</w:t>
            </w:r>
          </w:p>
          <w:p w14:paraId="5E0A6108" w14:textId="77777777" w:rsidR="00F075D6" w:rsidRPr="00766C63" w:rsidRDefault="00F075D6" w:rsidP="00F64A1E">
            <w:pPr>
              <w:jc w:val="both"/>
              <w:rPr>
                <w:rFonts w:ascii="Calibri" w:hAnsi="Calibri" w:cs="Calibri"/>
                <w:b/>
              </w:rPr>
            </w:pPr>
          </w:p>
          <w:p w14:paraId="4F395C41" w14:textId="77777777" w:rsidR="00F075D6" w:rsidRPr="00766C63" w:rsidRDefault="00F075D6" w:rsidP="00F64A1E">
            <w:pPr>
              <w:shd w:val="clear" w:color="auto" w:fill="FFFFFF" w:themeFill="background1"/>
              <w:jc w:val="both"/>
              <w:rPr>
                <w:rFonts w:ascii="Calibri" w:hAnsi="Calibri" w:cs="Calibri"/>
                <w:b/>
              </w:rPr>
            </w:pPr>
            <w:r w:rsidRPr="00766C63">
              <w:rPr>
                <w:rFonts w:ascii="Calibri" w:hAnsi="Calibri" w:cs="Calibri"/>
              </w:rPr>
              <w:t>Câmpul</w:t>
            </w:r>
            <w:r w:rsidRPr="00766C63">
              <w:rPr>
                <w:rFonts w:ascii="Calibri" w:hAnsi="Calibri" w:cs="Calibri"/>
                <w:b/>
              </w:rPr>
              <w:t xml:space="preserve"> Capacitate tehnică (1750 caractere):</w:t>
            </w:r>
          </w:p>
          <w:p w14:paraId="6694F61D" w14:textId="77777777" w:rsidR="00F075D6" w:rsidRPr="00766C63" w:rsidRDefault="00F075D6" w:rsidP="00F64A1E">
            <w:pPr>
              <w:shd w:val="clear" w:color="auto" w:fill="FFFFFF" w:themeFill="background1"/>
              <w:ind w:right="136"/>
              <w:jc w:val="both"/>
              <w:rPr>
                <w:rFonts w:ascii="Calibri" w:hAnsi="Calibri" w:cs="Calibri"/>
              </w:rPr>
            </w:pPr>
            <w:r w:rsidRPr="00766C63">
              <w:rPr>
                <w:rFonts w:ascii="Calibri" w:hAnsi="Calibri" w:cs="Calibri"/>
              </w:rPr>
              <w:t>Solicitantul va descrie experiența sa în derularea de activități similare cu cele pentru care solicită finanțare (se poate menționa experiența acumulată în perioadele de programare 2007-2013, 2014-2020).</w:t>
            </w:r>
          </w:p>
          <w:p w14:paraId="7BB2A1D4" w14:textId="77777777" w:rsidR="00F075D6" w:rsidRPr="00766C63" w:rsidRDefault="00F075D6" w:rsidP="00F64A1E">
            <w:pPr>
              <w:shd w:val="clear" w:color="auto" w:fill="FFFFFF" w:themeFill="background1"/>
              <w:jc w:val="both"/>
              <w:rPr>
                <w:rFonts w:ascii="Calibri" w:hAnsi="Calibri" w:cs="Calibri"/>
                <w:b/>
              </w:rPr>
            </w:pPr>
          </w:p>
          <w:p w14:paraId="0EF7466B" w14:textId="77777777" w:rsidR="00F075D6" w:rsidRPr="00766C63" w:rsidRDefault="00F075D6" w:rsidP="00F64A1E">
            <w:pPr>
              <w:shd w:val="clear" w:color="auto" w:fill="FFFFFF" w:themeFill="background1"/>
              <w:jc w:val="both"/>
              <w:rPr>
                <w:rFonts w:ascii="Calibri" w:hAnsi="Calibri" w:cs="Calibri"/>
                <w:b/>
              </w:rPr>
            </w:pPr>
            <w:r w:rsidRPr="00766C63">
              <w:rPr>
                <w:rFonts w:ascii="Calibri" w:hAnsi="Calibri" w:cs="Calibri"/>
              </w:rPr>
              <w:t>Câmpul</w:t>
            </w:r>
            <w:r w:rsidRPr="00766C63">
              <w:rPr>
                <w:rFonts w:ascii="Calibri" w:hAnsi="Calibri" w:cs="Calibri"/>
                <w:b/>
              </w:rPr>
              <w:t xml:space="preserve"> Capacitate juridică (1750 caractere):</w:t>
            </w:r>
          </w:p>
          <w:p w14:paraId="3F5528D9" w14:textId="77777777" w:rsidR="00F075D6" w:rsidRPr="00766C63" w:rsidRDefault="00F075D6" w:rsidP="00F64A1E">
            <w:pPr>
              <w:shd w:val="clear" w:color="auto" w:fill="FFFFFF" w:themeFill="background1"/>
              <w:ind w:right="136"/>
              <w:jc w:val="both"/>
              <w:rPr>
                <w:rFonts w:ascii="Calibri" w:hAnsi="Calibri" w:cs="Calibri"/>
              </w:rPr>
            </w:pPr>
            <w:r w:rsidRPr="00766C63">
              <w:rPr>
                <w:rFonts w:ascii="Calibri" w:hAnsi="Calibri" w:cs="Calibri"/>
              </w:rPr>
              <w:t>Indicați statutul juridic al solicitantului care permite implementarea proiectului. Se vor menționa  documentele de înființare a solicitantului.</w:t>
            </w:r>
          </w:p>
          <w:p w14:paraId="410CEC97" w14:textId="77777777" w:rsidR="00F075D6" w:rsidRPr="00766C63" w:rsidRDefault="00F075D6" w:rsidP="00F64A1E">
            <w:pPr>
              <w:jc w:val="both"/>
              <w:rPr>
                <w:rFonts w:ascii="Calibri" w:hAnsi="Calibri" w:cs="Calibri"/>
                <w:b/>
              </w:rPr>
            </w:pPr>
            <w:r w:rsidRPr="00766C63">
              <w:rPr>
                <w:rFonts w:ascii="Calibri" w:hAnsi="Calibri" w:cs="Calibri"/>
                <w:b/>
              </w:rPr>
              <w:t>Atenție:</w:t>
            </w:r>
          </w:p>
          <w:p w14:paraId="27DD3BF1" w14:textId="77777777" w:rsidR="00F075D6" w:rsidRPr="00766C63" w:rsidRDefault="00F075D6" w:rsidP="00F64A1E">
            <w:pPr>
              <w:jc w:val="both"/>
              <w:rPr>
                <w:rFonts w:ascii="Calibri" w:hAnsi="Calibri" w:cs="Calibri"/>
              </w:rPr>
            </w:pPr>
            <w:r w:rsidRPr="00766C63">
              <w:rPr>
                <w:rFonts w:ascii="Calibri" w:hAnsi="Calibri" w:cs="Calibri"/>
              </w:rPr>
              <w:t>La această funcție se vor atașa:</w:t>
            </w:r>
          </w:p>
          <w:p w14:paraId="6D515348" w14:textId="77777777" w:rsidR="00F075D6" w:rsidRPr="00766C63" w:rsidRDefault="00F075D6" w:rsidP="00F075D6">
            <w:pPr>
              <w:pStyle w:val="Listparagraf"/>
              <w:numPr>
                <w:ilvl w:val="0"/>
                <w:numId w:val="25"/>
              </w:numPr>
              <w:ind w:right="136"/>
              <w:jc w:val="both"/>
              <w:rPr>
                <w:rFonts w:ascii="Calibri" w:hAnsi="Calibri" w:cs="Calibri"/>
                <w:sz w:val="24"/>
                <w:szCs w:val="24"/>
              </w:rPr>
            </w:pPr>
            <w:r w:rsidRPr="00766C63">
              <w:rPr>
                <w:rFonts w:ascii="Calibri" w:hAnsi="Calibri" w:cs="Calibri"/>
                <w:sz w:val="24"/>
                <w:szCs w:val="24"/>
              </w:rPr>
              <w:t>Documentele statutare ale solicitantului (actele normative privind organizarea și funcționarea instituției, statutul, organigrama și Regulamentul de organizare și funcționare consolidate/ împreună cu toate modificările).</w:t>
            </w:r>
          </w:p>
          <w:p w14:paraId="63F4DCFA" w14:textId="77777777" w:rsidR="00F075D6" w:rsidRPr="00766C63" w:rsidRDefault="00F075D6" w:rsidP="00F075D6">
            <w:pPr>
              <w:pStyle w:val="Listparagraf"/>
              <w:numPr>
                <w:ilvl w:val="0"/>
                <w:numId w:val="25"/>
              </w:numPr>
              <w:ind w:right="136"/>
              <w:jc w:val="both"/>
              <w:rPr>
                <w:rFonts w:ascii="Calibri" w:hAnsi="Calibri" w:cs="Calibri"/>
                <w:sz w:val="24"/>
                <w:szCs w:val="24"/>
              </w:rPr>
            </w:pPr>
            <w:bookmarkStart w:id="2" w:name="_Hlk136265205"/>
            <w:r w:rsidRPr="00766C63">
              <w:rPr>
                <w:rFonts w:ascii="Calibri" w:hAnsi="Calibri" w:cs="Calibri"/>
                <w:sz w:val="24"/>
                <w:szCs w:val="24"/>
              </w:rPr>
              <w:t>Un document din care să rezulte dacă solicitantul este sau nu plătitor de TVA</w:t>
            </w:r>
            <w:bookmarkEnd w:id="2"/>
            <w:r w:rsidRPr="00766C63">
              <w:rPr>
                <w:rFonts w:ascii="Calibri" w:hAnsi="Calibri" w:cs="Calibri"/>
                <w:sz w:val="24"/>
                <w:szCs w:val="24"/>
              </w:rPr>
              <w:t>.</w:t>
            </w:r>
          </w:p>
          <w:p w14:paraId="43CE4B58" w14:textId="77777777" w:rsidR="00F075D6" w:rsidRPr="00766C63" w:rsidRDefault="00F075D6" w:rsidP="00F075D6">
            <w:pPr>
              <w:pStyle w:val="Listparagraf"/>
              <w:numPr>
                <w:ilvl w:val="0"/>
                <w:numId w:val="25"/>
              </w:numPr>
              <w:ind w:right="136"/>
              <w:jc w:val="both"/>
              <w:rPr>
                <w:rFonts w:ascii="Calibri" w:hAnsi="Calibri" w:cs="Calibri"/>
                <w:sz w:val="24"/>
                <w:szCs w:val="24"/>
              </w:rPr>
            </w:pPr>
            <w:r w:rsidRPr="00766C63">
              <w:rPr>
                <w:rFonts w:ascii="Calibri" w:hAnsi="Calibri" w:cs="Calibri"/>
                <w:sz w:val="24"/>
                <w:szCs w:val="24"/>
              </w:rPr>
              <w:t>Lista persoanelor împuternicite pentru a certifica conformitatea cu originalul (persoane înrolate care pot semna electronic documentele justificative atașate la cererea de finanțare</w:t>
            </w:r>
            <w:r w:rsidRPr="00766C63">
              <w:rPr>
                <w:rFonts w:ascii="Calibri" w:hAnsi="Calibri" w:cs="Calibri"/>
                <w:sz w:val="24"/>
                <w:szCs w:val="24"/>
                <w:shd w:val="clear" w:color="auto" w:fill="FBFBFB"/>
              </w:rPr>
              <w:t>) (</w:t>
            </w:r>
            <w:r w:rsidRPr="00766C63">
              <w:rPr>
                <w:rFonts w:ascii="Calibri" w:hAnsi="Calibri" w:cs="Calibri"/>
                <w:sz w:val="24"/>
                <w:szCs w:val="24"/>
              </w:rPr>
              <w:t>Anexa 4 la GS)</w:t>
            </w:r>
            <w:r w:rsidRPr="00766C63">
              <w:rPr>
                <w:rFonts w:ascii="Calibri" w:hAnsi="Calibri" w:cs="Calibri"/>
                <w:sz w:val="24"/>
                <w:szCs w:val="24"/>
                <w:shd w:val="clear" w:color="auto" w:fill="FBFBFB"/>
              </w:rPr>
              <w:t>.</w:t>
            </w:r>
          </w:p>
          <w:p w14:paraId="5C2D57B8" w14:textId="77777777" w:rsidR="00F075D6" w:rsidRPr="00766C63" w:rsidRDefault="00F075D6" w:rsidP="00F075D6">
            <w:pPr>
              <w:pStyle w:val="Listparagraf"/>
              <w:numPr>
                <w:ilvl w:val="0"/>
                <w:numId w:val="25"/>
              </w:numPr>
              <w:spacing w:after="0"/>
              <w:ind w:right="136"/>
              <w:jc w:val="both"/>
              <w:rPr>
                <w:rFonts w:ascii="Calibri" w:hAnsi="Calibri" w:cs="Calibri"/>
                <w:sz w:val="24"/>
                <w:szCs w:val="24"/>
              </w:rPr>
            </w:pPr>
            <w:r w:rsidRPr="00766C63">
              <w:rPr>
                <w:rFonts w:ascii="Calibri" w:hAnsi="Calibri" w:cs="Calibri"/>
                <w:sz w:val="24"/>
                <w:szCs w:val="24"/>
              </w:rPr>
              <w:t>Personalul angajat al ADR Centru, cu atribuții specifice implementării PR Centru (calcul ENI).</w:t>
            </w:r>
          </w:p>
          <w:p w14:paraId="528B0522" w14:textId="77777777" w:rsidR="00F075D6" w:rsidRPr="00766C63" w:rsidRDefault="00F075D6" w:rsidP="00F075D6">
            <w:pPr>
              <w:pStyle w:val="Listparagraf"/>
              <w:numPr>
                <w:ilvl w:val="0"/>
                <w:numId w:val="25"/>
              </w:numPr>
              <w:spacing w:after="0"/>
              <w:ind w:right="136"/>
              <w:jc w:val="both"/>
              <w:rPr>
                <w:rFonts w:ascii="Calibri" w:hAnsi="Calibri" w:cs="Calibri"/>
                <w:sz w:val="24"/>
                <w:szCs w:val="24"/>
              </w:rPr>
            </w:pPr>
            <w:r w:rsidRPr="00766C63">
              <w:rPr>
                <w:rFonts w:ascii="Calibri" w:hAnsi="Calibri" w:cs="Calibri"/>
                <w:sz w:val="24"/>
                <w:szCs w:val="24"/>
              </w:rPr>
              <w:t>Planul de monitorizare a proiectului.</w:t>
            </w:r>
          </w:p>
          <w:p w14:paraId="3A50DAA5" w14:textId="77777777" w:rsidR="00F075D6" w:rsidRPr="00766C63" w:rsidRDefault="00F075D6" w:rsidP="00F075D6">
            <w:pPr>
              <w:pStyle w:val="Listparagraf"/>
              <w:numPr>
                <w:ilvl w:val="0"/>
                <w:numId w:val="25"/>
              </w:numPr>
              <w:spacing w:after="0"/>
              <w:ind w:right="136"/>
              <w:jc w:val="both"/>
              <w:rPr>
                <w:rFonts w:ascii="Calibri" w:hAnsi="Calibri" w:cs="Calibri"/>
                <w:sz w:val="24"/>
                <w:szCs w:val="24"/>
              </w:rPr>
            </w:pPr>
            <w:r w:rsidRPr="00766C63">
              <w:rPr>
                <w:rFonts w:ascii="Calibri" w:hAnsi="Calibri" w:cs="Calibri"/>
                <w:sz w:val="24"/>
                <w:szCs w:val="24"/>
              </w:rPr>
              <w:t>Declarație de consimțământ solicitant privind prelucrarea datelor cu caracter personal (Anexa 3 la GS);</w:t>
            </w:r>
          </w:p>
          <w:p w14:paraId="4AE0B7FE" w14:textId="77777777" w:rsidR="00F075D6" w:rsidRPr="00766C63" w:rsidRDefault="00F075D6" w:rsidP="00F64A1E">
            <w:pPr>
              <w:jc w:val="both"/>
              <w:rPr>
                <w:rFonts w:ascii="Calibri" w:hAnsi="Calibri" w:cs="Calibri"/>
              </w:rPr>
            </w:pPr>
          </w:p>
        </w:tc>
      </w:tr>
    </w:tbl>
    <w:p w14:paraId="47F06306"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497E47DF"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5: Localizare proiect</w:t>
      </w:r>
    </w:p>
    <w:p w14:paraId="5DB9FA53" w14:textId="4516107F" w:rsidR="00787897" w:rsidRPr="00766C63" w:rsidRDefault="00787897" w:rsidP="00F075D6">
      <w:pPr>
        <w:pStyle w:val="sporden"/>
        <w:jc w:val="both"/>
        <w:rPr>
          <w:rFonts w:ascii="Calibri" w:hAnsi="Calibri" w:cs="Calibri"/>
          <w:color w:val="auto"/>
          <w:sz w:val="24"/>
          <w:szCs w:val="24"/>
        </w:rPr>
      </w:pPr>
    </w:p>
    <w:tbl>
      <w:tblPr>
        <w:tblW w:w="9548"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48"/>
      </w:tblGrid>
      <w:tr w:rsidR="00F075D6" w:rsidRPr="00766C63" w14:paraId="46799C3A" w14:textId="77777777" w:rsidTr="00F64A1E">
        <w:trPr>
          <w:trHeight w:val="252"/>
        </w:trPr>
        <w:tc>
          <w:tcPr>
            <w:tcW w:w="9548" w:type="dxa"/>
            <w:tcBorders>
              <w:top w:val="single" w:sz="6" w:space="0" w:color="000000"/>
              <w:left w:val="single" w:sz="6" w:space="0" w:color="000000"/>
              <w:bottom w:val="single" w:sz="6" w:space="0" w:color="000000"/>
              <w:right w:val="single" w:sz="6" w:space="0" w:color="000000"/>
            </w:tcBorders>
            <w:vAlign w:val="center"/>
            <w:hideMark/>
          </w:tcPr>
          <w:p w14:paraId="4ACE7315"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6D21D873" w14:textId="77777777" w:rsidR="00F075D6" w:rsidRPr="00766C63" w:rsidRDefault="00F075D6" w:rsidP="00F64A1E">
            <w:pPr>
              <w:ind w:right="174"/>
              <w:jc w:val="both"/>
              <w:rPr>
                <w:rFonts w:ascii="Calibri" w:hAnsi="Calibri" w:cs="Calibri"/>
              </w:rPr>
            </w:pPr>
            <w:r w:rsidRPr="00766C63">
              <w:rPr>
                <w:rFonts w:ascii="Calibri" w:hAnsi="Calibri" w:cs="Calibri"/>
              </w:rPr>
              <w:t xml:space="preserve">Pentru completarea în MySMIS, </w:t>
            </w:r>
            <w:r w:rsidRPr="00766C63">
              <w:rPr>
                <w:rFonts w:ascii="Calibri" w:hAnsi="Calibri" w:cs="Calibri"/>
                <w:lang w:eastAsia="sk-SK"/>
              </w:rPr>
              <w:t>se vor selecta județul/județele și localitatea/localitățile în funcție de locul de desfășurare a proiectului.</w:t>
            </w:r>
            <w:r w:rsidRPr="00766C63">
              <w:rPr>
                <w:rFonts w:ascii="Calibri" w:hAnsi="Calibri" w:cs="Calibri"/>
              </w:rPr>
              <w:t xml:space="preserve"> Se selectează mai întâi județul, apoi localitatea, iar sistemul </w:t>
            </w:r>
            <w:r w:rsidRPr="00766C63">
              <w:rPr>
                <w:rFonts w:ascii="Calibri" w:hAnsi="Calibri" w:cs="Calibri"/>
              </w:rPr>
              <w:lastRenderedPageBreak/>
              <w:t>va atribui automat regiunea/regiunile de dezvoltare unde va fi implementat proiectul propus spre finanțare (respectiv unde se vor derula activitățile proiectului).</w:t>
            </w:r>
          </w:p>
        </w:tc>
      </w:tr>
    </w:tbl>
    <w:p w14:paraId="42C1F847" w14:textId="50E3DED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lastRenderedPageBreak/>
        <w:t>Secțiunea 6: Obiective proiect</w:t>
      </w:r>
    </w:p>
    <w:p w14:paraId="54970EE3" w14:textId="2043FB52" w:rsidR="00787897" w:rsidRPr="00766C63" w:rsidRDefault="00787897" w:rsidP="00F075D6">
      <w:pPr>
        <w:pStyle w:val="sporden"/>
        <w:jc w:val="both"/>
        <w:rPr>
          <w:rFonts w:ascii="Calibri" w:hAnsi="Calibri" w:cs="Calibri"/>
          <w:color w:val="auto"/>
          <w:sz w:val="24"/>
          <w:szCs w:val="24"/>
        </w:rPr>
      </w:pPr>
    </w:p>
    <w:tbl>
      <w:tblPr>
        <w:tblW w:w="9548"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48"/>
      </w:tblGrid>
      <w:tr w:rsidR="00E6321B" w:rsidRPr="00766C63" w14:paraId="294ADF4A" w14:textId="77777777" w:rsidTr="00F64A1E">
        <w:trPr>
          <w:trHeight w:val="252"/>
        </w:trPr>
        <w:tc>
          <w:tcPr>
            <w:tcW w:w="9548" w:type="dxa"/>
            <w:tcBorders>
              <w:top w:val="single" w:sz="6" w:space="0" w:color="000000"/>
              <w:left w:val="single" w:sz="6" w:space="0" w:color="000000"/>
              <w:bottom w:val="single" w:sz="6" w:space="0" w:color="000000"/>
              <w:right w:val="single" w:sz="6" w:space="0" w:color="000000"/>
            </w:tcBorders>
            <w:vAlign w:val="center"/>
            <w:hideMark/>
          </w:tcPr>
          <w:p w14:paraId="1AE3912E"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27455141" w14:textId="43E77ED1" w:rsidR="00F075D6" w:rsidRPr="00766C63" w:rsidRDefault="00F075D6" w:rsidP="00F64A1E">
            <w:pPr>
              <w:ind w:left="147" w:right="182"/>
              <w:jc w:val="both"/>
              <w:rPr>
                <w:rFonts w:ascii="Calibri" w:hAnsi="Calibri" w:cs="Calibri"/>
                <w:lang w:eastAsia="sk-SK"/>
              </w:rPr>
            </w:pPr>
            <w:r w:rsidRPr="00766C63">
              <w:rPr>
                <w:rFonts w:ascii="Calibri" w:hAnsi="Calibri" w:cs="Calibri"/>
                <w:iCs/>
                <w:lang w:eastAsia="sk-SK"/>
              </w:rPr>
              <w:t>Se va descrie obligatoriu obiectivul general și</w:t>
            </w:r>
            <w:r w:rsidRPr="00766C63">
              <w:rPr>
                <w:rFonts w:ascii="Calibri" w:hAnsi="Calibri" w:cs="Calibri"/>
                <w:lang w:eastAsia="sk-SK"/>
              </w:rPr>
              <w:t xml:space="preserve"> obiectivul/obiectivele specifice ale proiectului. Obiectivele specifice trebuie să fie formulate clar, și în strânsă corelare cu activitățile și </w:t>
            </w:r>
            <w:r w:rsidR="006F2323" w:rsidRPr="00766C63">
              <w:rPr>
                <w:rFonts w:ascii="Calibri" w:hAnsi="Calibri" w:cs="Calibri"/>
                <w:lang w:eastAsia="sk-SK"/>
              </w:rPr>
              <w:t>realizările /</w:t>
            </w:r>
            <w:r w:rsidRPr="00766C63">
              <w:rPr>
                <w:rFonts w:ascii="Calibri" w:hAnsi="Calibri" w:cs="Calibri"/>
                <w:lang w:eastAsia="sk-SK"/>
              </w:rPr>
              <w:t>rezultatele prevăzute a se obține.</w:t>
            </w:r>
          </w:p>
        </w:tc>
      </w:tr>
    </w:tbl>
    <w:p w14:paraId="7B2924A0" w14:textId="77777777" w:rsidR="006F2323" w:rsidRPr="00766C63" w:rsidRDefault="006F2323" w:rsidP="00F075D6">
      <w:pPr>
        <w:pStyle w:val="sporden"/>
        <w:jc w:val="both"/>
        <w:rPr>
          <w:rFonts w:ascii="Calibri" w:hAnsi="Calibri" w:cs="Calibri"/>
          <w:color w:val="auto"/>
          <w:sz w:val="24"/>
          <w:szCs w:val="24"/>
          <w:shd w:val="clear" w:color="auto" w:fill="FFFFFF"/>
        </w:rPr>
      </w:pPr>
    </w:p>
    <w:p w14:paraId="6D3B0DE5"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7: Justificare/ Context/ Relevanță/ Oportunitate și contribuția la obiectivul specific</w:t>
      </w:r>
    </w:p>
    <w:p w14:paraId="234743DC" w14:textId="54003443" w:rsidR="00787897" w:rsidRPr="00766C63" w:rsidRDefault="00787897" w:rsidP="00F075D6">
      <w:pPr>
        <w:pStyle w:val="sporden"/>
        <w:jc w:val="both"/>
        <w:rPr>
          <w:rFonts w:ascii="Calibri" w:hAnsi="Calibri" w:cs="Calibri"/>
          <w:color w:val="auto"/>
          <w:sz w:val="24"/>
          <w:szCs w:val="24"/>
        </w:rPr>
      </w:pPr>
    </w:p>
    <w:tbl>
      <w:tblPr>
        <w:tblW w:w="9548"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48"/>
      </w:tblGrid>
      <w:tr w:rsidR="00F075D6" w:rsidRPr="00766C63" w14:paraId="6FD74AD5" w14:textId="77777777" w:rsidTr="00F64A1E">
        <w:trPr>
          <w:trHeight w:val="441"/>
        </w:trPr>
        <w:tc>
          <w:tcPr>
            <w:tcW w:w="9548" w:type="dxa"/>
            <w:tcBorders>
              <w:top w:val="single" w:sz="6" w:space="0" w:color="000000"/>
              <w:left w:val="single" w:sz="6" w:space="0" w:color="000000"/>
              <w:bottom w:val="single" w:sz="6" w:space="0" w:color="000000"/>
              <w:right w:val="single" w:sz="6" w:space="0" w:color="000000"/>
            </w:tcBorders>
            <w:vAlign w:val="center"/>
            <w:hideMark/>
          </w:tcPr>
          <w:p w14:paraId="12238630"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77DF8D4A" w14:textId="77777777" w:rsidR="00F075D6" w:rsidRPr="00766C63" w:rsidRDefault="00F075D6" w:rsidP="00F64A1E">
            <w:pPr>
              <w:jc w:val="both"/>
              <w:rPr>
                <w:rFonts w:ascii="Calibri" w:hAnsi="Calibri" w:cs="Calibri"/>
              </w:rPr>
            </w:pPr>
            <w:r w:rsidRPr="00766C63">
              <w:rPr>
                <w:rFonts w:ascii="Calibri" w:hAnsi="Calibri" w:cs="Calibri"/>
              </w:rPr>
              <w:t>În vederea justificării proiectului, se vor prezenta succint necesitățile ce fundamentează finanțarea.</w:t>
            </w:r>
          </w:p>
          <w:p w14:paraId="563C5661" w14:textId="77777777" w:rsidR="00F075D6" w:rsidRPr="00766C63" w:rsidRDefault="00F075D6" w:rsidP="00F64A1E">
            <w:pPr>
              <w:ind w:right="41"/>
              <w:jc w:val="both"/>
              <w:rPr>
                <w:rFonts w:ascii="Calibri" w:hAnsi="Calibri" w:cs="Calibri"/>
              </w:rPr>
            </w:pPr>
            <w:r w:rsidRPr="00766C63">
              <w:rPr>
                <w:rFonts w:ascii="Calibri" w:hAnsi="Calibri" w:cs="Calibri"/>
              </w:rPr>
              <w:t>Se va descrie succint contextul instituțional și legislativ în cadrul căruia solicitantul va desfășura activitățile ce decurg din calitatea sa de AM pentru PR Centru 2021-2027.</w:t>
            </w:r>
          </w:p>
          <w:p w14:paraId="63CAA2E0" w14:textId="77777777" w:rsidR="00F075D6" w:rsidRPr="00766C63" w:rsidRDefault="00F075D6" w:rsidP="00F64A1E">
            <w:pPr>
              <w:ind w:right="41"/>
              <w:jc w:val="both"/>
              <w:rPr>
                <w:rFonts w:ascii="Calibri" w:hAnsi="Calibri" w:cs="Calibri"/>
              </w:rPr>
            </w:pPr>
            <w:r w:rsidRPr="00766C63">
              <w:rPr>
                <w:rFonts w:ascii="Calibri" w:hAnsi="Calibri" w:cs="Calibri"/>
              </w:rPr>
              <w:t>Se va descrie cum contribuie proiectul la atingerea obiectivului specific al priorității de AT a PR Centru 2021-2027 și a indicatorilor prestabiliți preconizați.</w:t>
            </w:r>
          </w:p>
        </w:tc>
      </w:tr>
    </w:tbl>
    <w:p w14:paraId="315EB6F4"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0D4B3AB8"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8: Descriere instrumente financiare folosite</w:t>
      </w:r>
    </w:p>
    <w:p w14:paraId="519BEBCE" w14:textId="4EB270AE" w:rsidR="00787897" w:rsidRPr="00766C63" w:rsidRDefault="00787897" w:rsidP="00F075D6">
      <w:pPr>
        <w:pStyle w:val="sporden"/>
        <w:jc w:val="both"/>
        <w:rPr>
          <w:rFonts w:ascii="Calibri" w:hAnsi="Calibri" w:cs="Calibri"/>
          <w:color w:val="auto"/>
          <w:sz w:val="24"/>
          <w:szCs w:val="24"/>
        </w:rPr>
      </w:pPr>
    </w:p>
    <w:tbl>
      <w:tblPr>
        <w:tblW w:w="9526"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26"/>
      </w:tblGrid>
      <w:tr w:rsidR="00F075D6" w:rsidRPr="00766C63" w14:paraId="3A1F571C" w14:textId="77777777" w:rsidTr="00F64A1E">
        <w:trPr>
          <w:trHeight w:val="252"/>
        </w:trPr>
        <w:tc>
          <w:tcPr>
            <w:tcW w:w="9526" w:type="dxa"/>
            <w:tcBorders>
              <w:top w:val="single" w:sz="6" w:space="0" w:color="000000"/>
              <w:left w:val="single" w:sz="6" w:space="0" w:color="000000"/>
              <w:bottom w:val="single" w:sz="6" w:space="0" w:color="000000"/>
              <w:right w:val="single" w:sz="6" w:space="0" w:color="000000"/>
            </w:tcBorders>
            <w:vAlign w:val="center"/>
            <w:hideMark/>
          </w:tcPr>
          <w:p w14:paraId="4B27ECC1" w14:textId="77777777" w:rsidR="00F075D6" w:rsidRPr="00766C63" w:rsidRDefault="00F075D6" w:rsidP="00F64A1E">
            <w:pPr>
              <w:jc w:val="both"/>
              <w:rPr>
                <w:rFonts w:ascii="Calibri" w:hAnsi="Calibri" w:cs="Calibri"/>
              </w:rPr>
            </w:pPr>
            <w:r w:rsidRPr="00766C63">
              <w:rPr>
                <w:rFonts w:ascii="Calibri" w:hAnsi="Calibri" w:cs="Calibri"/>
              </w:rPr>
              <w:t>Secțiune specifică apelului de proiecte</w:t>
            </w:r>
          </w:p>
          <w:p w14:paraId="55B2742A" w14:textId="77777777" w:rsidR="00F075D6" w:rsidRPr="00766C63" w:rsidRDefault="00F075D6" w:rsidP="00F64A1E">
            <w:pPr>
              <w:jc w:val="both"/>
              <w:rPr>
                <w:rFonts w:ascii="Calibri" w:hAnsi="Calibri" w:cs="Calibri"/>
              </w:rPr>
            </w:pPr>
            <w:r w:rsidRPr="00766C63">
              <w:rPr>
                <w:rFonts w:ascii="Calibri" w:hAnsi="Calibri" w:cs="Calibri"/>
              </w:rPr>
              <w:t>Solicitantului de finanțare în cadrul priorității 9 – AT nu i se aplică această secțiune.</w:t>
            </w:r>
          </w:p>
        </w:tc>
      </w:tr>
    </w:tbl>
    <w:p w14:paraId="5F5D9D91"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1B83D0EF"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9: Caracter durabil al proiectului</w:t>
      </w:r>
    </w:p>
    <w:p w14:paraId="2572C00F" w14:textId="15A51D4A" w:rsidR="00F075D6" w:rsidRPr="00766C63" w:rsidRDefault="00F075D6" w:rsidP="00F075D6">
      <w:pPr>
        <w:pStyle w:val="sporden"/>
        <w:jc w:val="both"/>
        <w:rPr>
          <w:rFonts w:ascii="Calibri" w:hAnsi="Calibri" w:cs="Calibri"/>
          <w:color w:val="auto"/>
          <w:sz w:val="24"/>
          <w:szCs w:val="24"/>
        </w:rPr>
      </w:pPr>
    </w:p>
    <w:tbl>
      <w:tblPr>
        <w:tblW w:w="9503"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03"/>
      </w:tblGrid>
      <w:tr w:rsidR="00F075D6" w:rsidRPr="00766C63" w14:paraId="10B1DCA8" w14:textId="77777777" w:rsidTr="00F64A1E">
        <w:trPr>
          <w:trHeight w:val="252"/>
        </w:trPr>
        <w:tc>
          <w:tcPr>
            <w:tcW w:w="9503" w:type="dxa"/>
            <w:tcBorders>
              <w:top w:val="single" w:sz="6" w:space="0" w:color="000000"/>
              <w:left w:val="single" w:sz="6" w:space="0" w:color="000000"/>
              <w:bottom w:val="single" w:sz="6" w:space="0" w:color="000000"/>
              <w:right w:val="single" w:sz="6" w:space="0" w:color="000000"/>
            </w:tcBorders>
            <w:vAlign w:val="center"/>
            <w:hideMark/>
          </w:tcPr>
          <w:p w14:paraId="3E3EC702"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09655D1D" w14:textId="77777777" w:rsidR="00F075D6" w:rsidRPr="00766C63" w:rsidRDefault="00F075D6" w:rsidP="00F64A1E">
            <w:pPr>
              <w:jc w:val="both"/>
              <w:rPr>
                <w:rFonts w:ascii="Calibri" w:hAnsi="Calibri" w:cs="Calibri"/>
              </w:rPr>
            </w:pPr>
            <w:r w:rsidRPr="00766C63">
              <w:rPr>
                <w:rFonts w:ascii="Calibri" w:hAnsi="Calibri" w:cs="Calibri"/>
              </w:rPr>
              <w:t>Se va descrie valorificarea rezultatelor proiectului.</w:t>
            </w:r>
          </w:p>
        </w:tc>
      </w:tr>
    </w:tbl>
    <w:p w14:paraId="126AD893"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1062A320"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10: Riscuri</w:t>
      </w:r>
    </w:p>
    <w:p w14:paraId="730467BD" w14:textId="69B03F78" w:rsidR="00787897" w:rsidRPr="00766C63" w:rsidRDefault="00787897" w:rsidP="00F075D6">
      <w:pPr>
        <w:pStyle w:val="sporden"/>
        <w:jc w:val="both"/>
        <w:rPr>
          <w:rFonts w:ascii="Calibri" w:hAnsi="Calibri" w:cs="Calibri"/>
          <w:color w:val="auto"/>
          <w:sz w:val="24"/>
          <w:szCs w:val="24"/>
        </w:rPr>
      </w:pPr>
    </w:p>
    <w:tbl>
      <w:tblPr>
        <w:tblW w:w="9553"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53"/>
      </w:tblGrid>
      <w:tr w:rsidR="00F075D6" w:rsidRPr="00766C63" w14:paraId="6316D54B" w14:textId="77777777" w:rsidTr="00F64A1E">
        <w:trPr>
          <w:trHeight w:val="572"/>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DF1B158"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5C2D3AC8" w14:textId="77777777" w:rsidR="00F075D6" w:rsidRPr="00766C63" w:rsidRDefault="00F075D6" w:rsidP="00F64A1E">
            <w:pPr>
              <w:ind w:right="141"/>
              <w:jc w:val="both"/>
              <w:rPr>
                <w:rFonts w:ascii="Calibri" w:hAnsi="Calibri" w:cs="Calibri"/>
              </w:rPr>
            </w:pPr>
            <w:r w:rsidRPr="00766C63">
              <w:rPr>
                <w:rFonts w:ascii="Calibri" w:hAnsi="Calibri" w:cs="Calibri"/>
              </w:rPr>
              <w:t>Se vor prezenta, succint și la obiect, dacă sunt identificate riscuri legate de implementarea proiectului precum și măsurile de reducere a acestora.</w:t>
            </w:r>
          </w:p>
          <w:p w14:paraId="4E35053D" w14:textId="77777777" w:rsidR="00F075D6" w:rsidRPr="00766C63" w:rsidRDefault="00F075D6" w:rsidP="00F64A1E">
            <w:pPr>
              <w:jc w:val="both"/>
              <w:rPr>
                <w:rFonts w:ascii="Calibri" w:hAnsi="Calibri" w:cs="Calibri"/>
              </w:rPr>
            </w:pPr>
          </w:p>
        </w:tc>
      </w:tr>
    </w:tbl>
    <w:p w14:paraId="7E0179CE"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26993FA3"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 11: Grup țintă</w:t>
      </w:r>
    </w:p>
    <w:p w14:paraId="3904CBBA" w14:textId="5ABC2E22" w:rsidR="00787897" w:rsidRPr="00766C63" w:rsidRDefault="00787897" w:rsidP="00F075D6">
      <w:pPr>
        <w:pStyle w:val="sporden"/>
        <w:jc w:val="both"/>
        <w:rPr>
          <w:rFonts w:ascii="Calibri" w:hAnsi="Calibri" w:cs="Calibri"/>
          <w:color w:val="auto"/>
          <w:sz w:val="24"/>
          <w:szCs w:val="24"/>
        </w:rPr>
      </w:pPr>
    </w:p>
    <w:tbl>
      <w:tblPr>
        <w:tblW w:w="9562"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562"/>
      </w:tblGrid>
      <w:tr w:rsidR="00F075D6" w:rsidRPr="00766C63" w14:paraId="52589C6C" w14:textId="77777777" w:rsidTr="00F64A1E">
        <w:trPr>
          <w:trHeight w:val="370"/>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96197B5" w14:textId="77777777" w:rsidR="00F075D6" w:rsidRPr="00766C63" w:rsidRDefault="00F075D6" w:rsidP="00F64A1E">
            <w:pPr>
              <w:jc w:val="both"/>
              <w:rPr>
                <w:rFonts w:ascii="Calibri" w:hAnsi="Calibri" w:cs="Calibri"/>
              </w:rPr>
            </w:pPr>
            <w:r w:rsidRPr="00766C63">
              <w:rPr>
                <w:rFonts w:ascii="Calibri" w:hAnsi="Calibri" w:cs="Calibri"/>
              </w:rPr>
              <w:t>Secțiune specifică apelului de proiecte</w:t>
            </w:r>
          </w:p>
          <w:p w14:paraId="4005D890" w14:textId="77777777" w:rsidR="00F075D6" w:rsidRPr="00766C63" w:rsidRDefault="00F075D6" w:rsidP="00F64A1E">
            <w:pPr>
              <w:jc w:val="both"/>
              <w:rPr>
                <w:rFonts w:ascii="Calibri" w:hAnsi="Calibri" w:cs="Calibri"/>
              </w:rPr>
            </w:pPr>
            <w:r w:rsidRPr="00766C63">
              <w:rPr>
                <w:rFonts w:ascii="Calibri" w:hAnsi="Calibri" w:cs="Calibri"/>
              </w:rPr>
              <w:lastRenderedPageBreak/>
              <w:t>Se vor indica grupurile/entitățile care vor beneficia sau care sunt vizate de rezultatele proiectului, direct și/sau indirect.</w:t>
            </w:r>
          </w:p>
          <w:p w14:paraId="3B51F609" w14:textId="77777777" w:rsidR="00F075D6" w:rsidRPr="00766C63" w:rsidRDefault="00F075D6" w:rsidP="00F64A1E">
            <w:pPr>
              <w:ind w:right="128"/>
              <w:jc w:val="both"/>
              <w:rPr>
                <w:rFonts w:ascii="Calibri" w:hAnsi="Calibri" w:cs="Calibri"/>
              </w:rPr>
            </w:pPr>
            <w:r w:rsidRPr="00766C63">
              <w:rPr>
                <w:rFonts w:ascii="Calibri" w:hAnsi="Calibri" w:cs="Calibri"/>
              </w:rPr>
              <w:t xml:space="preserve">Grupul țintă este definit în PR Centru 2021-2027, prioritatea 9 – Asistență Tehnică. </w:t>
            </w:r>
          </w:p>
        </w:tc>
      </w:tr>
    </w:tbl>
    <w:p w14:paraId="2C75BD51"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45F37F4E"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 12: Principii orizontale</w:t>
      </w:r>
    </w:p>
    <w:p w14:paraId="233F0BD6" w14:textId="7D2EEF13" w:rsidR="00787897" w:rsidRPr="00766C63" w:rsidRDefault="00787897" w:rsidP="00F075D6">
      <w:pPr>
        <w:pStyle w:val="sporden"/>
        <w:jc w:val="both"/>
        <w:rPr>
          <w:rFonts w:ascii="Calibri" w:hAnsi="Calibri" w:cs="Calibri"/>
          <w:color w:val="auto"/>
          <w:sz w:val="24"/>
          <w:szCs w:val="24"/>
        </w:rPr>
      </w:pPr>
    </w:p>
    <w:tbl>
      <w:tblPr>
        <w:tblW w:w="9617"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17"/>
      </w:tblGrid>
      <w:tr w:rsidR="00F075D6" w:rsidRPr="00766C63" w14:paraId="4D087953" w14:textId="77777777" w:rsidTr="00F64A1E">
        <w:trPr>
          <w:trHeight w:val="310"/>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F5D3FC3"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37641347" w14:textId="77777777" w:rsidR="00F075D6" w:rsidRPr="00766C63" w:rsidRDefault="00F075D6" w:rsidP="00F64A1E">
            <w:pPr>
              <w:jc w:val="both"/>
              <w:rPr>
                <w:rFonts w:ascii="Calibri" w:hAnsi="Calibri" w:cs="Calibri"/>
                <w:b/>
              </w:rPr>
            </w:pPr>
            <w:r w:rsidRPr="00766C63">
              <w:rPr>
                <w:rFonts w:ascii="Calibri" w:hAnsi="Calibri" w:cs="Calibri"/>
                <w:b/>
              </w:rPr>
              <w:t>EGALITATE DE ȘANSE</w:t>
            </w:r>
          </w:p>
          <w:p w14:paraId="154452F4" w14:textId="77777777" w:rsidR="00F075D6" w:rsidRPr="00766C63" w:rsidRDefault="00F075D6" w:rsidP="00F64A1E">
            <w:pPr>
              <w:jc w:val="both"/>
              <w:rPr>
                <w:rFonts w:ascii="Calibri" w:hAnsi="Calibri" w:cs="Calibri"/>
              </w:rPr>
            </w:pPr>
            <w:r w:rsidRPr="00766C63">
              <w:rPr>
                <w:rFonts w:ascii="Calibri" w:hAnsi="Calibri" w:cs="Calibri"/>
              </w:rPr>
              <w:t>Egalitatea de gen (1750 caractere)</w:t>
            </w:r>
          </w:p>
          <w:p w14:paraId="792F0B0B" w14:textId="77777777" w:rsidR="00F075D6" w:rsidRPr="00766C63" w:rsidRDefault="00F075D6" w:rsidP="00F64A1E">
            <w:pPr>
              <w:ind w:right="60"/>
              <w:jc w:val="both"/>
              <w:rPr>
                <w:rFonts w:ascii="Calibri" w:hAnsi="Calibri" w:cs="Calibri"/>
              </w:rPr>
            </w:pPr>
            <w:r w:rsidRPr="00766C63">
              <w:rPr>
                <w:rFonts w:ascii="Calibri" w:hAnsi="Calibri" w:cs="Calibri"/>
              </w:rPr>
              <w:t>Se va explica modul în care principiul privind egalitatea de gen a fost integrat în elaborarea proiectului, implementarea ulterioară a acestuia, în managementul proiectului etc.</w:t>
            </w:r>
          </w:p>
          <w:p w14:paraId="1CC78BE0" w14:textId="77777777" w:rsidR="00F075D6" w:rsidRPr="00766C63" w:rsidRDefault="00F075D6" w:rsidP="00F64A1E">
            <w:pPr>
              <w:ind w:right="60"/>
              <w:jc w:val="both"/>
              <w:rPr>
                <w:rFonts w:ascii="Calibri" w:hAnsi="Calibri" w:cs="Calibri"/>
              </w:rPr>
            </w:pPr>
            <w:r w:rsidRPr="00766C63">
              <w:rPr>
                <w:rFonts w:ascii="Calibri" w:hAnsi="Calibri" w:cs="Calibri"/>
              </w:rPr>
              <w:t>Se vor avea în vedere prevederile din Ghidul - Reflectarea Convenției ONU privind drepturile persoanelor cu dizabilități în pregătirea și implementarea programelor și proiectelor cu finanțare nerambursabilă alocate României în perioada 2021-2027 și din Carta drepturilor fundamentale a Uniunii Europene.</w:t>
            </w:r>
          </w:p>
          <w:p w14:paraId="2E4DD2FD" w14:textId="77777777" w:rsidR="00F075D6" w:rsidRPr="00766C63" w:rsidRDefault="00F075D6" w:rsidP="00F64A1E">
            <w:pPr>
              <w:jc w:val="both"/>
              <w:rPr>
                <w:rFonts w:ascii="Calibri" w:hAnsi="Calibri" w:cs="Calibri"/>
              </w:rPr>
            </w:pPr>
          </w:p>
          <w:p w14:paraId="7FB0D2F3" w14:textId="77777777" w:rsidR="00F075D6" w:rsidRPr="00766C63" w:rsidRDefault="00F075D6" w:rsidP="00F64A1E">
            <w:pPr>
              <w:jc w:val="both"/>
              <w:rPr>
                <w:rFonts w:ascii="Calibri" w:hAnsi="Calibri" w:cs="Calibri"/>
              </w:rPr>
            </w:pPr>
            <w:r w:rsidRPr="00766C63">
              <w:rPr>
                <w:rFonts w:ascii="Calibri" w:hAnsi="Calibri" w:cs="Calibri"/>
              </w:rPr>
              <w:t>Nediscriminare (1750 caractere)</w:t>
            </w:r>
          </w:p>
          <w:p w14:paraId="3D99A7E4" w14:textId="77777777" w:rsidR="00F075D6" w:rsidRPr="00766C63" w:rsidRDefault="00F075D6" w:rsidP="00F64A1E">
            <w:pPr>
              <w:ind w:right="60"/>
              <w:jc w:val="both"/>
              <w:rPr>
                <w:rFonts w:ascii="Calibri" w:hAnsi="Calibri" w:cs="Calibri"/>
              </w:rPr>
            </w:pPr>
            <w:r w:rsidRPr="00766C63">
              <w:rPr>
                <w:rFonts w:ascii="Calibri" w:hAnsi="Calibri" w:cs="Calibri"/>
              </w:rPr>
              <w:t>Legislația în domeniul egalității de șanse garantează drepturi egale pentru cetățeni, astfel încât să poată participa la viața economică și socială fără discriminare pe criterii de rasă, sex, religie, dizabilități, vârstă.</w:t>
            </w:r>
          </w:p>
          <w:p w14:paraId="4ACABA28" w14:textId="77777777" w:rsidR="00F075D6" w:rsidRPr="00766C63" w:rsidRDefault="00F075D6" w:rsidP="00F64A1E">
            <w:pPr>
              <w:ind w:right="60"/>
              <w:jc w:val="both"/>
              <w:rPr>
                <w:rFonts w:ascii="Calibri" w:hAnsi="Calibri" w:cs="Calibri"/>
              </w:rPr>
            </w:pPr>
            <w:r w:rsidRPr="00766C63">
              <w:rPr>
                <w:rFonts w:ascii="Calibri" w:hAnsi="Calibri" w:cs="Calibri"/>
              </w:rPr>
              <w:t>Se va explica modul în care principiul nediscriminării a fost integrat în elaborarea proiectului, cu respectarea prevederilor din legislația națională și europeană aplicabilă, inclusiv a celor din Ghidul - Reflectarea Convenției ONU privind drepturile persoanelor cu dizabilități în pregătirea și implementarea programelor și proiectelor cu finanțare nerambursabilă alocate României în perioada 2021-2027 și din Carta drepturilor fundamentale a Uniunii Europene.</w:t>
            </w:r>
          </w:p>
          <w:p w14:paraId="5E5472B0" w14:textId="77777777" w:rsidR="00F075D6" w:rsidRPr="00766C63" w:rsidRDefault="00F075D6" w:rsidP="00F64A1E">
            <w:pPr>
              <w:jc w:val="both"/>
              <w:rPr>
                <w:rFonts w:ascii="Calibri" w:hAnsi="Calibri" w:cs="Calibri"/>
              </w:rPr>
            </w:pPr>
          </w:p>
          <w:p w14:paraId="68C0A1D4" w14:textId="77777777" w:rsidR="00F075D6" w:rsidRPr="00766C63" w:rsidRDefault="00F075D6" w:rsidP="00F64A1E">
            <w:pPr>
              <w:jc w:val="both"/>
              <w:rPr>
                <w:rFonts w:ascii="Calibri" w:hAnsi="Calibri" w:cs="Calibri"/>
              </w:rPr>
            </w:pPr>
            <w:r w:rsidRPr="00766C63">
              <w:rPr>
                <w:rFonts w:ascii="Calibri" w:hAnsi="Calibri" w:cs="Calibri"/>
              </w:rPr>
              <w:t>Accesibilitate persoane cu dizabilități (1750 caractere)</w:t>
            </w:r>
            <w:r w:rsidRPr="00766C63">
              <w:rPr>
                <w:rFonts w:ascii="Calibri" w:hAnsi="Calibri" w:cs="Calibri"/>
              </w:rPr>
              <w:tab/>
            </w:r>
          </w:p>
          <w:p w14:paraId="410D1E54" w14:textId="77777777" w:rsidR="00F075D6" w:rsidRPr="00766C63" w:rsidRDefault="00F075D6" w:rsidP="00F64A1E">
            <w:pPr>
              <w:ind w:right="60"/>
              <w:jc w:val="both"/>
              <w:rPr>
                <w:rFonts w:ascii="Calibri" w:hAnsi="Calibri" w:cs="Calibri"/>
              </w:rPr>
            </w:pPr>
            <w:r w:rsidRPr="00766C63">
              <w:rPr>
                <w:rFonts w:ascii="Calibri" w:hAnsi="Calibri" w:cs="Calibri"/>
              </w:rPr>
              <w:t>Dacă este cazul, se completează cu o prezentare a modului în care solicitantul se va asigura că principiul accesibilității la mediul fizic, comunicațional și informațional va fi respectat.</w:t>
            </w:r>
          </w:p>
          <w:p w14:paraId="2F514DF7" w14:textId="77777777" w:rsidR="00F075D6" w:rsidRPr="00766C63" w:rsidRDefault="00F075D6" w:rsidP="00F64A1E">
            <w:pPr>
              <w:jc w:val="both"/>
              <w:rPr>
                <w:rFonts w:ascii="Calibri" w:hAnsi="Calibri" w:cs="Calibri"/>
              </w:rPr>
            </w:pPr>
            <w:r w:rsidRPr="00766C63">
              <w:rPr>
                <w:rFonts w:ascii="Calibri" w:hAnsi="Calibri" w:cs="Calibri"/>
              </w:rPr>
              <w:t>Schimbări demografice (1750 caractere)</w:t>
            </w:r>
          </w:p>
          <w:p w14:paraId="5D28C137" w14:textId="77777777" w:rsidR="00F075D6" w:rsidRPr="00766C63" w:rsidRDefault="00F075D6" w:rsidP="00F64A1E">
            <w:pPr>
              <w:jc w:val="both"/>
              <w:rPr>
                <w:rFonts w:ascii="Calibri" w:hAnsi="Calibri" w:cs="Calibri"/>
              </w:rPr>
            </w:pPr>
            <w:r w:rsidRPr="00766C63">
              <w:rPr>
                <w:rFonts w:ascii="Calibri" w:hAnsi="Calibri" w:cs="Calibri"/>
              </w:rPr>
              <w:t>Solicitanții de finanțare în cadrul priorității  9 – AT a PR CENTRU 2021-2027 nu vor completa acest câmp.</w:t>
            </w:r>
          </w:p>
          <w:p w14:paraId="7F893591" w14:textId="77777777" w:rsidR="00F075D6" w:rsidRPr="00766C63" w:rsidRDefault="00F075D6" w:rsidP="00F64A1E">
            <w:pPr>
              <w:jc w:val="both"/>
              <w:rPr>
                <w:rFonts w:ascii="Calibri" w:hAnsi="Calibri" w:cs="Calibri"/>
              </w:rPr>
            </w:pPr>
          </w:p>
          <w:p w14:paraId="4DD8ECAB" w14:textId="77777777" w:rsidR="00F075D6" w:rsidRPr="00766C63" w:rsidRDefault="00F075D6" w:rsidP="00F64A1E">
            <w:pPr>
              <w:jc w:val="both"/>
              <w:rPr>
                <w:rFonts w:ascii="Calibri" w:hAnsi="Calibri" w:cs="Calibri"/>
                <w:b/>
              </w:rPr>
            </w:pPr>
            <w:r w:rsidRPr="00766C63">
              <w:rPr>
                <w:rFonts w:ascii="Calibri" w:hAnsi="Calibri" w:cs="Calibri"/>
                <w:b/>
              </w:rPr>
              <w:t>DEZVOLTARE DURABILĂ</w:t>
            </w:r>
          </w:p>
          <w:p w14:paraId="15FC32AB" w14:textId="77777777" w:rsidR="00F075D6" w:rsidRPr="00766C63" w:rsidRDefault="00F075D6" w:rsidP="00F64A1E">
            <w:pPr>
              <w:jc w:val="both"/>
              <w:rPr>
                <w:rFonts w:ascii="Calibri" w:hAnsi="Calibri" w:cs="Calibri"/>
              </w:rPr>
            </w:pPr>
            <w:r w:rsidRPr="00766C63">
              <w:rPr>
                <w:rFonts w:ascii="Calibri" w:hAnsi="Calibri" w:cs="Calibri"/>
              </w:rPr>
              <w:t xml:space="preserve">Poluatorul plătește (1750 caractere) </w:t>
            </w:r>
          </w:p>
          <w:p w14:paraId="073075BC" w14:textId="77777777" w:rsidR="00F075D6" w:rsidRPr="00766C63" w:rsidRDefault="00F075D6" w:rsidP="00F64A1E">
            <w:pPr>
              <w:jc w:val="both"/>
              <w:rPr>
                <w:rFonts w:ascii="Calibri" w:hAnsi="Calibri" w:cs="Calibri"/>
              </w:rPr>
            </w:pPr>
            <w:r w:rsidRPr="00766C63">
              <w:rPr>
                <w:rFonts w:ascii="Calibri" w:hAnsi="Calibri" w:cs="Calibri"/>
              </w:rPr>
              <w:t>Solicitanții de finanțare în cadrul priorității  9 – AT a PR CENTRU 2021-2027 nu vor completa acest câmp.</w:t>
            </w:r>
          </w:p>
          <w:p w14:paraId="692155D5" w14:textId="77777777" w:rsidR="00F075D6" w:rsidRPr="00766C63" w:rsidRDefault="00F075D6" w:rsidP="00F64A1E">
            <w:pPr>
              <w:jc w:val="both"/>
              <w:rPr>
                <w:rFonts w:ascii="Calibri" w:hAnsi="Calibri" w:cs="Calibri"/>
              </w:rPr>
            </w:pPr>
          </w:p>
          <w:p w14:paraId="3EE6B07C" w14:textId="77777777" w:rsidR="00F075D6" w:rsidRPr="00766C63" w:rsidRDefault="00F075D6" w:rsidP="00F64A1E">
            <w:pPr>
              <w:jc w:val="both"/>
              <w:rPr>
                <w:rFonts w:ascii="Calibri" w:hAnsi="Calibri" w:cs="Calibri"/>
              </w:rPr>
            </w:pPr>
            <w:r w:rsidRPr="00766C63">
              <w:rPr>
                <w:rFonts w:ascii="Calibri" w:hAnsi="Calibri" w:cs="Calibri"/>
              </w:rPr>
              <w:t>Protecție biodiversitate (1750 caractere)</w:t>
            </w:r>
          </w:p>
          <w:p w14:paraId="330D524D" w14:textId="77777777" w:rsidR="00F075D6" w:rsidRPr="00766C63" w:rsidRDefault="00F075D6" w:rsidP="00F64A1E">
            <w:pPr>
              <w:jc w:val="both"/>
              <w:rPr>
                <w:rFonts w:ascii="Calibri" w:hAnsi="Calibri" w:cs="Calibri"/>
              </w:rPr>
            </w:pPr>
            <w:r w:rsidRPr="00766C63">
              <w:rPr>
                <w:rFonts w:ascii="Calibri" w:hAnsi="Calibri" w:cs="Calibri"/>
              </w:rPr>
              <w:t>Solicitanții de finanțare în cadrul priorității  9 – AT a PR CENTRU 2021-2027 nu vor completa acest câmp.</w:t>
            </w:r>
          </w:p>
          <w:p w14:paraId="211B11DE" w14:textId="77777777" w:rsidR="00F075D6" w:rsidRPr="00766C63" w:rsidRDefault="00F075D6" w:rsidP="00F64A1E">
            <w:pPr>
              <w:jc w:val="both"/>
              <w:rPr>
                <w:rFonts w:ascii="Calibri" w:hAnsi="Calibri" w:cs="Calibri"/>
              </w:rPr>
            </w:pPr>
          </w:p>
          <w:p w14:paraId="2689267A" w14:textId="77777777" w:rsidR="00F075D6" w:rsidRPr="00766C63" w:rsidRDefault="00F075D6" w:rsidP="00F64A1E">
            <w:pPr>
              <w:jc w:val="both"/>
              <w:rPr>
                <w:rFonts w:ascii="Calibri" w:hAnsi="Calibri" w:cs="Calibri"/>
              </w:rPr>
            </w:pPr>
            <w:r w:rsidRPr="00766C63">
              <w:rPr>
                <w:rFonts w:ascii="Calibri" w:hAnsi="Calibri" w:cs="Calibri"/>
              </w:rPr>
              <w:t>Reziliența la dezastre (1750 caractere)</w:t>
            </w:r>
          </w:p>
          <w:p w14:paraId="7695CBF7" w14:textId="77777777" w:rsidR="00F075D6" w:rsidRPr="00766C63" w:rsidRDefault="00F075D6" w:rsidP="00F64A1E">
            <w:pPr>
              <w:jc w:val="both"/>
              <w:rPr>
                <w:rFonts w:ascii="Calibri" w:hAnsi="Calibri" w:cs="Calibri"/>
              </w:rPr>
            </w:pPr>
            <w:r w:rsidRPr="00766C63">
              <w:rPr>
                <w:rFonts w:ascii="Calibri" w:hAnsi="Calibri" w:cs="Calibri"/>
              </w:rPr>
              <w:lastRenderedPageBreak/>
              <w:t>Solicitanții de finanțare în cadrul priorității  9 – AT a PR CENTRU 2021-2027 nu vor completa acest câmp.</w:t>
            </w:r>
          </w:p>
          <w:p w14:paraId="6BBEC507" w14:textId="77777777" w:rsidR="00F075D6" w:rsidRPr="00766C63" w:rsidRDefault="00F075D6" w:rsidP="00F64A1E">
            <w:pPr>
              <w:jc w:val="both"/>
              <w:rPr>
                <w:rFonts w:ascii="Calibri" w:hAnsi="Calibri" w:cs="Calibri"/>
              </w:rPr>
            </w:pPr>
          </w:p>
          <w:p w14:paraId="109998F4" w14:textId="77777777" w:rsidR="00F075D6" w:rsidRPr="00766C63" w:rsidRDefault="00F075D6" w:rsidP="00F64A1E">
            <w:pPr>
              <w:ind w:right="60"/>
              <w:jc w:val="both"/>
              <w:rPr>
                <w:rFonts w:ascii="Calibri" w:hAnsi="Calibri" w:cs="Calibri"/>
              </w:rPr>
            </w:pPr>
            <w:r w:rsidRPr="00766C63">
              <w:rPr>
                <w:rFonts w:ascii="Calibri" w:hAnsi="Calibri" w:cs="Calibri"/>
              </w:rPr>
              <w:t>Utilizarea eficientă a resurselor (1750 caractere)</w:t>
            </w:r>
          </w:p>
          <w:p w14:paraId="6F8D8268" w14:textId="77777777" w:rsidR="00F075D6" w:rsidRPr="00766C63" w:rsidRDefault="00F075D6" w:rsidP="00F64A1E">
            <w:pPr>
              <w:jc w:val="both"/>
              <w:rPr>
                <w:rFonts w:ascii="Calibri" w:hAnsi="Calibri" w:cs="Calibri"/>
              </w:rPr>
            </w:pPr>
            <w:r w:rsidRPr="00766C63">
              <w:rPr>
                <w:rFonts w:ascii="Calibri" w:hAnsi="Calibri" w:cs="Calibri"/>
              </w:rPr>
              <w:t>Solicitantul va aborda conceptul dezvoltării durabile în funcție de specificul proiectului descriind contribuția acestuia la eficientizarea consumului de resurse.</w:t>
            </w:r>
          </w:p>
          <w:p w14:paraId="22D0D1B6" w14:textId="77777777" w:rsidR="00F075D6" w:rsidRPr="00766C63" w:rsidRDefault="00F075D6" w:rsidP="00F64A1E">
            <w:pPr>
              <w:jc w:val="both"/>
              <w:rPr>
                <w:rFonts w:ascii="Calibri" w:hAnsi="Calibri" w:cs="Calibri"/>
              </w:rPr>
            </w:pPr>
          </w:p>
          <w:p w14:paraId="4009E565" w14:textId="77777777" w:rsidR="00F075D6" w:rsidRPr="00766C63" w:rsidRDefault="00F075D6" w:rsidP="00F64A1E">
            <w:pPr>
              <w:jc w:val="both"/>
              <w:rPr>
                <w:rFonts w:ascii="Calibri" w:hAnsi="Calibri" w:cs="Calibri"/>
                <w:b/>
              </w:rPr>
            </w:pPr>
            <w:r w:rsidRPr="00766C63">
              <w:rPr>
                <w:rFonts w:ascii="Calibri" w:hAnsi="Calibri" w:cs="Calibri"/>
                <w:b/>
              </w:rPr>
              <w:t xml:space="preserve">IMUNIZAREA LA SCHIMBĂRILE CLIMATICE </w:t>
            </w:r>
            <w:r w:rsidRPr="00766C63">
              <w:rPr>
                <w:rFonts w:ascii="Calibri" w:hAnsi="Calibri" w:cs="Calibri"/>
              </w:rPr>
              <w:t>(1750 caractere)</w:t>
            </w:r>
          </w:p>
          <w:p w14:paraId="56B228F5" w14:textId="77777777" w:rsidR="00F075D6" w:rsidRPr="00766C63" w:rsidRDefault="00F075D6" w:rsidP="00F64A1E">
            <w:pPr>
              <w:jc w:val="both"/>
              <w:rPr>
                <w:rFonts w:ascii="Calibri" w:hAnsi="Calibri" w:cs="Calibri"/>
              </w:rPr>
            </w:pPr>
            <w:r w:rsidRPr="00766C63">
              <w:rPr>
                <w:rFonts w:ascii="Calibri" w:hAnsi="Calibri" w:cs="Calibri"/>
              </w:rPr>
              <w:t>Solicitanții de finanțare în cadrul priorității  9 – AT a PR CENTRU 2021-2027 nu vor completa acest câmp.</w:t>
            </w:r>
          </w:p>
          <w:p w14:paraId="019CB20D" w14:textId="1D969F23" w:rsidR="00A83C7B" w:rsidRPr="00766C63" w:rsidRDefault="00A83C7B" w:rsidP="00F64A1E">
            <w:pPr>
              <w:jc w:val="both"/>
              <w:rPr>
                <w:rFonts w:ascii="Calibri" w:hAnsi="Calibri" w:cs="Calibri"/>
                <w:b/>
                <w:bCs/>
              </w:rPr>
            </w:pPr>
            <w:r w:rsidRPr="00766C63">
              <w:rPr>
                <w:rFonts w:ascii="Calibri" w:hAnsi="Calibri" w:cs="Calibri"/>
                <w:b/>
                <w:bCs/>
              </w:rPr>
              <w:t xml:space="preserve">PRINCIPIUL DHSH </w:t>
            </w:r>
          </w:p>
          <w:p w14:paraId="77EB84FE" w14:textId="72799BE0" w:rsidR="00A83C7B" w:rsidRPr="00766C63" w:rsidRDefault="00A83C7B" w:rsidP="00F64A1E">
            <w:pPr>
              <w:jc w:val="both"/>
              <w:rPr>
                <w:rFonts w:ascii="Calibri" w:hAnsi="Calibri" w:cs="Calibri"/>
              </w:rPr>
            </w:pPr>
            <w:r w:rsidRPr="00766C63">
              <w:rPr>
                <w:rFonts w:ascii="Calibri" w:hAnsi="Calibri" w:cs="Calibri"/>
              </w:rPr>
              <w:t>Solicitantul va descrie modul în care sunt respectate obligațiile minime prevăzute de legislația specifică aplicabilă, acțiunile suplimentare propuse (dacă este cazul), precum și modul de respectare a principiilor DNSH în implementarea proiectelor.</w:t>
            </w:r>
          </w:p>
          <w:p w14:paraId="0BDA33F8" w14:textId="77777777" w:rsidR="00F075D6" w:rsidRPr="00766C63" w:rsidRDefault="00F075D6" w:rsidP="00F64A1E">
            <w:pPr>
              <w:jc w:val="both"/>
              <w:rPr>
                <w:rFonts w:ascii="Calibri" w:hAnsi="Calibri" w:cs="Calibri"/>
              </w:rPr>
            </w:pPr>
          </w:p>
        </w:tc>
      </w:tr>
    </w:tbl>
    <w:p w14:paraId="400A1905"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1CF3CA14" w14:textId="77777777" w:rsidR="00787897" w:rsidRPr="006E74D2" w:rsidRDefault="00787897"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13: Metodologia de implementare proiect</w:t>
      </w:r>
    </w:p>
    <w:p w14:paraId="42494CB1" w14:textId="37181543" w:rsidR="00787897" w:rsidRPr="00766C63" w:rsidRDefault="00787897" w:rsidP="00F075D6">
      <w:pPr>
        <w:pStyle w:val="sporden"/>
        <w:jc w:val="both"/>
        <w:rPr>
          <w:rFonts w:ascii="Calibri" w:hAnsi="Calibri" w:cs="Calibri"/>
          <w:color w:val="auto"/>
          <w:sz w:val="24"/>
          <w:szCs w:val="24"/>
        </w:rPr>
      </w:pPr>
    </w:p>
    <w:tbl>
      <w:tblPr>
        <w:tblW w:w="975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750"/>
      </w:tblGrid>
      <w:tr w:rsidR="00F075D6" w:rsidRPr="00766C63" w14:paraId="10C58296" w14:textId="77777777" w:rsidTr="00F64A1E">
        <w:trPr>
          <w:trHeight w:val="417"/>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917DEB7" w14:textId="77777777" w:rsidR="00F075D6" w:rsidRPr="00766C63" w:rsidRDefault="00F075D6" w:rsidP="00F64A1E">
            <w:pPr>
              <w:jc w:val="both"/>
              <w:rPr>
                <w:rFonts w:ascii="Calibri" w:hAnsi="Calibri" w:cs="Calibri"/>
              </w:rPr>
            </w:pPr>
            <w:r w:rsidRPr="00766C63">
              <w:rPr>
                <w:rFonts w:ascii="Calibri" w:hAnsi="Calibri" w:cs="Calibri"/>
              </w:rPr>
              <w:t>Secțiune specifică apelului de proiecte (10500 caractere)</w:t>
            </w:r>
          </w:p>
          <w:p w14:paraId="03C80832" w14:textId="77777777" w:rsidR="00F075D6" w:rsidRPr="00766C63" w:rsidRDefault="00F075D6" w:rsidP="00F64A1E">
            <w:pPr>
              <w:ind w:right="53"/>
              <w:jc w:val="both"/>
              <w:rPr>
                <w:rFonts w:ascii="Calibri" w:hAnsi="Calibri" w:cs="Calibri"/>
              </w:rPr>
            </w:pPr>
            <w:r w:rsidRPr="00766C63">
              <w:rPr>
                <w:rFonts w:ascii="Calibri" w:hAnsi="Calibri" w:cs="Calibri"/>
              </w:rPr>
              <w:t xml:space="preserve">Se va descrie succint modul în care solicitantul intenționează să implementeze proiectul (ex. personal implicat în proiect; apelarea la servicii </w:t>
            </w:r>
            <w:proofErr w:type="spellStart"/>
            <w:r w:rsidRPr="00766C63">
              <w:rPr>
                <w:rFonts w:ascii="Calibri" w:hAnsi="Calibri" w:cs="Calibri"/>
              </w:rPr>
              <w:t>externalizate</w:t>
            </w:r>
            <w:proofErr w:type="spellEnd"/>
            <w:r w:rsidRPr="00766C63">
              <w:rPr>
                <w:rFonts w:ascii="Calibri" w:hAnsi="Calibri" w:cs="Calibri"/>
              </w:rPr>
              <w:t>, dacă este cazul; existența unor documente interne care reglementează modalitatea de lucru în cadrul solicitantului etc.).</w:t>
            </w:r>
          </w:p>
          <w:p w14:paraId="2BEF275A" w14:textId="77777777" w:rsidR="00F075D6" w:rsidRPr="00766C63" w:rsidRDefault="00F075D6" w:rsidP="00F64A1E">
            <w:pPr>
              <w:jc w:val="both"/>
              <w:rPr>
                <w:rFonts w:ascii="Calibri" w:hAnsi="Calibri" w:cs="Calibri"/>
              </w:rPr>
            </w:pPr>
          </w:p>
        </w:tc>
      </w:tr>
    </w:tbl>
    <w:p w14:paraId="042F74A3"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3E8FBD04" w14:textId="77777777" w:rsidR="00207E99" w:rsidRPr="006E74D2" w:rsidRDefault="00207E99"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14: Maturitate proiect</w:t>
      </w:r>
    </w:p>
    <w:p w14:paraId="33E946E9" w14:textId="2DC1B0C7" w:rsidR="00207E99" w:rsidRPr="00766C63" w:rsidRDefault="00207E99" w:rsidP="00F075D6">
      <w:pPr>
        <w:pStyle w:val="sporden"/>
        <w:jc w:val="both"/>
        <w:rPr>
          <w:rFonts w:ascii="Calibri" w:hAnsi="Calibri" w:cs="Calibri"/>
          <w:color w:val="auto"/>
          <w:sz w:val="24"/>
          <w:szCs w:val="24"/>
        </w:rPr>
      </w:pPr>
    </w:p>
    <w:tbl>
      <w:tblPr>
        <w:tblW w:w="975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750"/>
      </w:tblGrid>
      <w:tr w:rsidR="00F075D6" w:rsidRPr="00766C63" w14:paraId="115108C5" w14:textId="77777777" w:rsidTr="00F64A1E">
        <w:trPr>
          <w:trHeight w:val="322"/>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44264E8" w14:textId="77777777" w:rsidR="00F075D6" w:rsidRPr="00766C63" w:rsidRDefault="00F075D6" w:rsidP="00F64A1E">
            <w:pPr>
              <w:jc w:val="both"/>
              <w:rPr>
                <w:rFonts w:ascii="Calibri" w:hAnsi="Calibri" w:cs="Calibri"/>
              </w:rPr>
            </w:pPr>
            <w:r w:rsidRPr="00766C63">
              <w:rPr>
                <w:rFonts w:ascii="Calibri" w:hAnsi="Calibri" w:cs="Calibri"/>
              </w:rPr>
              <w:t>Secțiune specifică apelului de proiecte</w:t>
            </w:r>
          </w:p>
          <w:p w14:paraId="5225DB0B" w14:textId="77777777" w:rsidR="00F075D6" w:rsidRPr="00766C63" w:rsidRDefault="00F075D6" w:rsidP="00F64A1E">
            <w:pPr>
              <w:jc w:val="both"/>
              <w:rPr>
                <w:rFonts w:ascii="Calibri" w:hAnsi="Calibri" w:cs="Calibri"/>
              </w:rPr>
            </w:pPr>
            <w:r w:rsidRPr="00766C63">
              <w:rPr>
                <w:rFonts w:ascii="Calibri" w:hAnsi="Calibri" w:cs="Calibri"/>
              </w:rPr>
              <w:t>Solicitanții de finanțare în cadrul priorității  9 – AT a PR CENTRU 2021-2027 nu vor completa acest câmp.</w:t>
            </w:r>
          </w:p>
        </w:tc>
      </w:tr>
    </w:tbl>
    <w:p w14:paraId="6CCA23E3"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78306BFF" w14:textId="77777777" w:rsidR="00207E99" w:rsidRPr="006E74D2" w:rsidRDefault="00207E99"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15: Descriere investiție</w:t>
      </w:r>
    </w:p>
    <w:p w14:paraId="469F70D2" w14:textId="6A642F31" w:rsidR="00207E99" w:rsidRPr="00766C63" w:rsidRDefault="00207E99" w:rsidP="00F075D6">
      <w:pPr>
        <w:pStyle w:val="sporden"/>
        <w:jc w:val="both"/>
        <w:rPr>
          <w:rFonts w:ascii="Calibri" w:hAnsi="Calibri" w:cs="Calibri"/>
          <w:color w:val="auto"/>
          <w:sz w:val="24"/>
          <w:szCs w:val="24"/>
        </w:rPr>
      </w:pPr>
    </w:p>
    <w:tbl>
      <w:tblPr>
        <w:tblW w:w="9738"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738"/>
      </w:tblGrid>
      <w:tr w:rsidR="00F075D6" w:rsidRPr="00766C63" w14:paraId="6F64ADB3" w14:textId="77777777" w:rsidTr="00F64A1E">
        <w:trPr>
          <w:trHeight w:val="477"/>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796555B" w14:textId="77777777" w:rsidR="00F075D6" w:rsidRPr="00766C63" w:rsidRDefault="00F075D6" w:rsidP="00F64A1E">
            <w:pPr>
              <w:jc w:val="both"/>
              <w:rPr>
                <w:rFonts w:ascii="Calibri" w:hAnsi="Calibri" w:cs="Calibri"/>
              </w:rPr>
            </w:pPr>
            <w:r w:rsidRPr="00766C63">
              <w:rPr>
                <w:rFonts w:ascii="Calibri" w:hAnsi="Calibri" w:cs="Calibri"/>
              </w:rPr>
              <w:t>Secțiune specifică apelului de proiecte</w:t>
            </w:r>
          </w:p>
          <w:p w14:paraId="1D556086" w14:textId="77777777" w:rsidR="00F075D6" w:rsidRPr="00766C63" w:rsidRDefault="00F075D6" w:rsidP="00F64A1E">
            <w:pPr>
              <w:jc w:val="both"/>
              <w:rPr>
                <w:rFonts w:ascii="Calibri" w:hAnsi="Calibri" w:cs="Calibri"/>
              </w:rPr>
            </w:pPr>
            <w:r w:rsidRPr="00766C63">
              <w:rPr>
                <w:rFonts w:ascii="Calibri" w:hAnsi="Calibri" w:cs="Calibri"/>
              </w:rPr>
              <w:t>Solicitanții de finanțare în cadrul priorității  9 – AT a PR CENTRU 2021-2027 nu vor completa acest câmp.</w:t>
            </w:r>
          </w:p>
        </w:tc>
      </w:tr>
    </w:tbl>
    <w:p w14:paraId="260F7F95"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3C6F2B67" w14:textId="77777777" w:rsidR="00207E99" w:rsidRPr="006E74D2" w:rsidRDefault="00207E99"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16: Indicatori de realizare și de rezultat (program)</w:t>
      </w:r>
    </w:p>
    <w:p w14:paraId="47A92B63" w14:textId="51AB8C11" w:rsidR="00207E99" w:rsidRPr="00766C63" w:rsidRDefault="00207E99" w:rsidP="00F075D6">
      <w:pPr>
        <w:pStyle w:val="sporden"/>
        <w:jc w:val="both"/>
        <w:rPr>
          <w:rFonts w:ascii="Calibri" w:hAnsi="Calibri" w:cs="Calibri"/>
          <w:color w:val="auto"/>
          <w:sz w:val="24"/>
          <w:szCs w:val="24"/>
        </w:rPr>
      </w:pPr>
    </w:p>
    <w:tbl>
      <w:tblPr>
        <w:tblW w:w="9729"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729"/>
      </w:tblGrid>
      <w:tr w:rsidR="00F075D6" w:rsidRPr="00766C63" w14:paraId="72886A51" w14:textId="77777777" w:rsidTr="00F64A1E">
        <w:trPr>
          <w:trHeight w:val="452"/>
        </w:trPr>
        <w:tc>
          <w:tcPr>
            <w:tcW w:w="0" w:type="auto"/>
            <w:tcBorders>
              <w:top w:val="single" w:sz="6" w:space="0" w:color="000000"/>
              <w:left w:val="single" w:sz="6" w:space="0" w:color="000000"/>
              <w:bottom w:val="single" w:sz="6" w:space="0" w:color="000000"/>
              <w:right w:val="single" w:sz="6" w:space="0" w:color="000000"/>
            </w:tcBorders>
            <w:vAlign w:val="center"/>
            <w:hideMark/>
          </w:tcPr>
          <w:p w14:paraId="0D46B6A3"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6CD9310D" w14:textId="77777777" w:rsidR="00F075D6" w:rsidRPr="00766C63" w:rsidRDefault="00F075D6" w:rsidP="00F64A1E">
            <w:pPr>
              <w:ind w:right="38"/>
              <w:jc w:val="both"/>
              <w:rPr>
                <w:rFonts w:ascii="Calibri" w:hAnsi="Calibri" w:cs="Calibri"/>
              </w:rPr>
            </w:pPr>
            <w:r w:rsidRPr="00766C63">
              <w:rPr>
                <w:rFonts w:ascii="Calibri" w:hAnsi="Calibri" w:cs="Calibri"/>
              </w:rPr>
              <w:t>Proiectul trebuie să contribuie la realizarea indicatorilor prestabiliți de realizare, aferenți priorității 9 - Asistență Tehnică a PR Centru 2021-2027, după cum urmează:</w:t>
            </w:r>
          </w:p>
          <w:p w14:paraId="633BB582" w14:textId="77777777" w:rsidR="00F075D6" w:rsidRPr="00766C63" w:rsidRDefault="00F075D6" w:rsidP="00F64A1E">
            <w:pPr>
              <w:jc w:val="both"/>
              <w:rPr>
                <w:rFonts w:ascii="Calibri" w:hAnsi="Calibri" w:cs="Calibri"/>
              </w:rPr>
            </w:pPr>
            <w:r w:rsidRPr="00766C63">
              <w:rPr>
                <w:rFonts w:ascii="Calibri" w:hAnsi="Calibri" w:cs="Calibri"/>
              </w:rPr>
              <w:t>- Persoane informate referitor la PR Centru 2021-2027,</w:t>
            </w:r>
          </w:p>
          <w:p w14:paraId="04AF2AC0" w14:textId="77777777" w:rsidR="00F075D6" w:rsidRPr="00766C63" w:rsidRDefault="00F075D6" w:rsidP="00F64A1E">
            <w:pPr>
              <w:jc w:val="both"/>
              <w:rPr>
                <w:rFonts w:ascii="Calibri" w:hAnsi="Calibri" w:cs="Calibri"/>
              </w:rPr>
            </w:pPr>
            <w:r w:rsidRPr="00766C63">
              <w:rPr>
                <w:rFonts w:ascii="Calibri" w:hAnsi="Calibri" w:cs="Calibri"/>
              </w:rPr>
              <w:lastRenderedPageBreak/>
              <w:t>- Personal finanțat prin PR 2021-2027 (echivalent normă întreagă),</w:t>
            </w:r>
          </w:p>
          <w:p w14:paraId="4F07B827" w14:textId="77777777" w:rsidR="00F075D6" w:rsidRPr="00766C63" w:rsidRDefault="00F075D6" w:rsidP="00F64A1E">
            <w:pPr>
              <w:jc w:val="both"/>
              <w:rPr>
                <w:rFonts w:ascii="Calibri" w:hAnsi="Calibri" w:cs="Calibri"/>
              </w:rPr>
            </w:pPr>
            <w:r w:rsidRPr="00766C63">
              <w:rPr>
                <w:rFonts w:ascii="Calibri" w:hAnsi="Calibri" w:cs="Calibri"/>
              </w:rPr>
              <w:t>- Progresul implementării Planului de evaluare a PR 2021-2027,</w:t>
            </w:r>
          </w:p>
          <w:p w14:paraId="7630970B" w14:textId="77777777" w:rsidR="00F075D6" w:rsidRPr="00766C63" w:rsidRDefault="00F075D6" w:rsidP="00F64A1E">
            <w:pPr>
              <w:ind w:right="180"/>
              <w:jc w:val="both"/>
              <w:rPr>
                <w:rFonts w:ascii="Calibri" w:hAnsi="Calibri" w:cs="Calibri"/>
              </w:rPr>
            </w:pPr>
            <w:r w:rsidRPr="00766C63">
              <w:rPr>
                <w:rFonts w:ascii="Calibri" w:hAnsi="Calibri" w:cs="Calibri"/>
              </w:rPr>
              <w:t>- Număr participanți la evenimente de consolidare a capacităților autorităților statelor membre, ale beneficiarilor și ale partenerilor relevanți.</w:t>
            </w:r>
          </w:p>
          <w:p w14:paraId="411F69E5" w14:textId="77777777" w:rsidR="00F075D6" w:rsidRPr="00766C63" w:rsidRDefault="00F075D6" w:rsidP="00F64A1E">
            <w:pPr>
              <w:jc w:val="both"/>
              <w:rPr>
                <w:rFonts w:ascii="Calibri" w:hAnsi="Calibri" w:cs="Calibri"/>
              </w:rPr>
            </w:pPr>
          </w:p>
          <w:p w14:paraId="6D2E5B6B" w14:textId="77777777" w:rsidR="00F075D6" w:rsidRPr="00766C63" w:rsidRDefault="00F075D6" w:rsidP="00F64A1E">
            <w:pPr>
              <w:ind w:right="180"/>
              <w:jc w:val="both"/>
              <w:rPr>
                <w:rFonts w:ascii="Calibri" w:hAnsi="Calibri" w:cs="Calibri"/>
              </w:rPr>
            </w:pPr>
            <w:r w:rsidRPr="00766C63">
              <w:rPr>
                <w:rFonts w:ascii="Calibri" w:hAnsi="Calibri" w:cs="Calibri"/>
              </w:rPr>
              <w:t>Pentru acești indicatori se va completa câmpul ”Valoare țintă” (cât urmează să se obțină prin proiect la momentul finalizării acestuia).</w:t>
            </w:r>
          </w:p>
          <w:p w14:paraId="267600EC" w14:textId="77777777" w:rsidR="00F075D6" w:rsidRPr="00766C63" w:rsidRDefault="00F075D6" w:rsidP="00F64A1E">
            <w:pPr>
              <w:jc w:val="both"/>
              <w:rPr>
                <w:rFonts w:ascii="Calibri" w:hAnsi="Calibri" w:cs="Calibri"/>
              </w:rPr>
            </w:pPr>
          </w:p>
          <w:p w14:paraId="180E2AB0" w14:textId="77777777" w:rsidR="00F075D6" w:rsidRPr="00766C63" w:rsidRDefault="00F075D6" w:rsidP="00F64A1E">
            <w:pPr>
              <w:ind w:right="180"/>
              <w:jc w:val="both"/>
              <w:rPr>
                <w:rFonts w:ascii="Calibri" w:hAnsi="Calibri" w:cs="Calibri"/>
              </w:rPr>
            </w:pPr>
            <w:r w:rsidRPr="00766C63">
              <w:rPr>
                <w:rFonts w:ascii="Calibri" w:hAnsi="Calibri" w:cs="Calibri"/>
              </w:rPr>
              <w:t>Indicatori prestabiliți de rezultat: nu este cazul pentru prioritatea de AT, deoarece în PR Centru 2021-2027 nu s-au stabilit astfel de indicatori.</w:t>
            </w:r>
          </w:p>
        </w:tc>
      </w:tr>
    </w:tbl>
    <w:p w14:paraId="76639118" w14:textId="77777777" w:rsidR="00F075D6" w:rsidRDefault="00F075D6" w:rsidP="00F075D6">
      <w:pPr>
        <w:pStyle w:val="sporden"/>
        <w:jc w:val="both"/>
        <w:rPr>
          <w:rFonts w:ascii="Calibri" w:hAnsi="Calibri" w:cs="Calibri"/>
          <w:color w:val="auto"/>
          <w:sz w:val="24"/>
          <w:szCs w:val="24"/>
          <w:shd w:val="clear" w:color="auto" w:fill="FFFFFF"/>
        </w:rPr>
      </w:pPr>
    </w:p>
    <w:p w14:paraId="627827F4" w14:textId="77777777" w:rsidR="005F6671" w:rsidRDefault="005F6671" w:rsidP="00F075D6">
      <w:pPr>
        <w:pStyle w:val="sporden"/>
        <w:jc w:val="both"/>
        <w:rPr>
          <w:rFonts w:ascii="Calibri" w:hAnsi="Calibri" w:cs="Calibri"/>
          <w:color w:val="auto"/>
          <w:sz w:val="24"/>
          <w:szCs w:val="24"/>
          <w:shd w:val="clear" w:color="auto" w:fill="FFFFFF"/>
        </w:rPr>
      </w:pPr>
    </w:p>
    <w:p w14:paraId="0D008225" w14:textId="77777777" w:rsidR="00207E99" w:rsidRPr="006E74D2" w:rsidRDefault="00207E99" w:rsidP="006E74D2">
      <w:pPr>
        <w:pStyle w:val="Titlu1"/>
        <w:shd w:val="clear" w:color="auto" w:fill="C5E0B3" w:themeFill="accent6" w:themeFillTint="66"/>
        <w:rPr>
          <w:rFonts w:asciiTheme="minorHAnsi" w:hAnsiTheme="minorHAnsi" w:cstheme="minorHAnsi"/>
          <w:sz w:val="24"/>
          <w:szCs w:val="24"/>
        </w:rPr>
      </w:pPr>
      <w:r w:rsidRPr="006E74D2">
        <w:rPr>
          <w:rFonts w:asciiTheme="minorHAnsi" w:hAnsiTheme="minorHAnsi" w:cstheme="minorHAnsi"/>
          <w:sz w:val="24"/>
          <w:szCs w:val="24"/>
        </w:rPr>
        <w:t>Secțiunea 17: Indicatori suplimentari de proiect</w:t>
      </w:r>
    </w:p>
    <w:p w14:paraId="2D32B89C" w14:textId="364D1137" w:rsidR="00207E99" w:rsidRPr="00766C63" w:rsidRDefault="00207E99"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555E8520" w14:textId="65C0E53C" w:rsidTr="00F64A1E">
        <w:trPr>
          <w:trHeight w:val="334"/>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0C1DFF31" w14:textId="62085E82" w:rsidR="00F075D6" w:rsidRPr="00766C63" w:rsidRDefault="00F075D6" w:rsidP="00F64A1E">
            <w:pPr>
              <w:jc w:val="both"/>
              <w:rPr>
                <w:rFonts w:ascii="Calibri" w:hAnsi="Calibri" w:cs="Calibri"/>
              </w:rPr>
            </w:pPr>
            <w:r w:rsidRPr="00766C63">
              <w:rPr>
                <w:rFonts w:ascii="Calibri" w:hAnsi="Calibri" w:cs="Calibri"/>
              </w:rPr>
              <w:t>Secțiune specifică apelului de proiecte, opțional</w:t>
            </w:r>
          </w:p>
          <w:p w14:paraId="75D3B1F2" w14:textId="0FA27075" w:rsidR="00F075D6" w:rsidRPr="00766C63" w:rsidRDefault="00F075D6" w:rsidP="00F64A1E">
            <w:pPr>
              <w:jc w:val="both"/>
              <w:rPr>
                <w:rFonts w:ascii="Calibri" w:hAnsi="Calibri" w:cs="Calibri"/>
              </w:rPr>
            </w:pPr>
            <w:r w:rsidRPr="00766C63">
              <w:rPr>
                <w:rFonts w:ascii="Calibri" w:hAnsi="Calibri" w:cs="Calibri"/>
              </w:rPr>
              <w:t>Această secțiune se va completa doar dacă solicitantul dorește acest lucru.</w:t>
            </w:r>
          </w:p>
        </w:tc>
      </w:tr>
    </w:tbl>
    <w:p w14:paraId="26261257"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70FB7F6C" w14:textId="5B59696D" w:rsidR="00FF3D78" w:rsidRPr="006E74D2" w:rsidRDefault="00FF3D78"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18: Plan de achiziții</w:t>
      </w:r>
    </w:p>
    <w:p w14:paraId="198294E2" w14:textId="3F0183C2" w:rsidR="00207E99" w:rsidRPr="00766C63" w:rsidRDefault="00207E99"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6A60759F" w14:textId="77777777" w:rsidTr="00F64A1E">
        <w:trPr>
          <w:trHeight w:val="252"/>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25F71683" w14:textId="3D639392" w:rsidR="00F075D6" w:rsidRPr="006E74D2" w:rsidRDefault="00074388" w:rsidP="006E74D2">
            <w:pPr>
              <w:jc w:val="both"/>
              <w:rPr>
                <w:rFonts w:ascii="Calibri" w:hAnsi="Calibri" w:cs="Calibri"/>
              </w:rPr>
            </w:pPr>
            <w:r w:rsidRPr="006E74D2">
              <w:rPr>
                <w:rFonts w:ascii="Calibri" w:hAnsi="Calibri" w:cs="Calibri"/>
              </w:rPr>
              <w:t>Nu se completează.</w:t>
            </w:r>
          </w:p>
          <w:p w14:paraId="677ABAE3" w14:textId="77777777" w:rsidR="00F075D6" w:rsidRPr="00766C63" w:rsidRDefault="00F075D6" w:rsidP="006E74D2">
            <w:pPr>
              <w:ind w:right="135"/>
              <w:jc w:val="both"/>
              <w:rPr>
                <w:rFonts w:ascii="Calibri" w:hAnsi="Calibri" w:cs="Calibri"/>
              </w:rPr>
            </w:pPr>
          </w:p>
        </w:tc>
      </w:tr>
    </w:tbl>
    <w:p w14:paraId="118D48D4"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79E3F319" w14:textId="45F66AB2" w:rsidR="00FF3D78" w:rsidRPr="006E74D2" w:rsidRDefault="00FF3D78"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19: Resurse umane</w:t>
      </w:r>
    </w:p>
    <w:p w14:paraId="630724CA" w14:textId="2F02A2F3" w:rsidR="00FF3D78" w:rsidRPr="00766C63" w:rsidRDefault="00FF3D78"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4B41715E" w14:textId="77777777" w:rsidTr="00F64A1E">
        <w:trPr>
          <w:trHeight w:val="346"/>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64409B85" w14:textId="77777777" w:rsidR="00F075D6" w:rsidRPr="00766C63" w:rsidRDefault="00F075D6" w:rsidP="00F64A1E">
            <w:pPr>
              <w:jc w:val="both"/>
              <w:rPr>
                <w:rFonts w:ascii="Calibri" w:hAnsi="Calibri" w:cs="Calibri"/>
              </w:rPr>
            </w:pPr>
            <w:r w:rsidRPr="00766C63">
              <w:rPr>
                <w:rFonts w:ascii="Calibri" w:hAnsi="Calibri" w:cs="Calibri"/>
              </w:rPr>
              <w:t>Secțiune specifică apelului de proiecte</w:t>
            </w:r>
          </w:p>
          <w:p w14:paraId="1D9B1BA7" w14:textId="77777777" w:rsidR="00F075D6" w:rsidRPr="00766C63" w:rsidRDefault="00F075D6" w:rsidP="00F64A1E">
            <w:pPr>
              <w:ind w:right="135"/>
              <w:jc w:val="both"/>
              <w:rPr>
                <w:rFonts w:ascii="Calibri" w:hAnsi="Calibri" w:cs="Calibri"/>
                <w:bCs/>
              </w:rPr>
            </w:pPr>
            <w:r w:rsidRPr="00766C63">
              <w:rPr>
                <w:rFonts w:ascii="Calibri" w:hAnsi="Calibri" w:cs="Calibri"/>
                <w:bCs/>
              </w:rPr>
              <w:t>Se va preciza care este componența echipei responsabile de managementul proiectului care face obiectul prezentei cereri de finanțare, din punct de vedere al pozițiilor (de exemplu: manager de proiect, responsabil financiar, expert tehnic, etc.) și al atribuțiilor pe care le vor avea. În cazul proiectelor implementate în parteneriat, la rubrica „rol” se va evidenția, pentru fiecare membru, entitatea din care face parte (lider sau partener).</w:t>
            </w:r>
          </w:p>
          <w:p w14:paraId="6280A371" w14:textId="77777777" w:rsidR="00F075D6" w:rsidRPr="00766C63" w:rsidRDefault="00F075D6" w:rsidP="00F64A1E">
            <w:pPr>
              <w:ind w:right="135"/>
              <w:jc w:val="both"/>
              <w:rPr>
                <w:rFonts w:ascii="Calibri" w:hAnsi="Calibri" w:cs="Calibri"/>
                <w:bCs/>
              </w:rPr>
            </w:pPr>
            <w:r w:rsidRPr="00766C63">
              <w:rPr>
                <w:rFonts w:ascii="Calibri" w:hAnsi="Calibri" w:cs="Calibri"/>
                <w:bCs/>
              </w:rPr>
              <w:t>Numai după definirea rolului, apare câmpul Atribuții. Astfel, pentru fiecare membru al echipei de proiect se va specifica rolul în cadrul proiectului, direcția/serviciul în care este încadrat și atribuțiile avute în cadrul proiectului, fără a se nominaliza, în mod obligatoriu, persoanele care ocupă aceste poziții.</w:t>
            </w:r>
          </w:p>
          <w:p w14:paraId="7C0B14B7" w14:textId="77777777" w:rsidR="00F075D6" w:rsidRPr="00766C63" w:rsidRDefault="00F075D6" w:rsidP="00F64A1E">
            <w:pPr>
              <w:ind w:right="135"/>
              <w:jc w:val="both"/>
              <w:rPr>
                <w:rFonts w:ascii="Calibri" w:hAnsi="Calibri" w:cs="Calibri"/>
                <w:bCs/>
              </w:rPr>
            </w:pPr>
            <w:r w:rsidRPr="00766C63">
              <w:rPr>
                <w:rFonts w:ascii="Calibri" w:hAnsi="Calibri" w:cs="Calibri"/>
                <w:bCs/>
              </w:rPr>
              <w:t xml:space="preserve">De exemplu: Manager de proiect, / Direcția Gestionare program/• Asigură respectarea calendarului activităților din cadrul proiectului; • Asigură realizarea tuturor activităților din cadrul proiectului și atingerea rezultatelor acestor activități etc. </w:t>
            </w:r>
          </w:p>
          <w:p w14:paraId="3780B2D1" w14:textId="0A28290D" w:rsidR="00F075D6" w:rsidRPr="00766C63" w:rsidRDefault="00F075D6" w:rsidP="004B5E0F">
            <w:pPr>
              <w:ind w:right="135"/>
              <w:jc w:val="both"/>
              <w:rPr>
                <w:rFonts w:ascii="Calibri" w:hAnsi="Calibri" w:cs="Calibri"/>
                <w:bCs/>
              </w:rPr>
            </w:pPr>
            <w:r w:rsidRPr="00766C63">
              <w:rPr>
                <w:rFonts w:ascii="Calibri" w:hAnsi="Calibri" w:cs="Calibri"/>
                <w:bCs/>
              </w:rPr>
              <w:t>La adăugarea rolului, se va completa în mod obligatoriu Codul ocupației, iar opțiunile de Fișa postului și Curriculum Vitae se selectează numai în cazul în care urmează să se atașeze aceste documente. La depunerea cererilor de finanțare în cadrul priorității 9 – AT a PR Centru 2021-2027, nu este necesară atașarea fișelor de post sau a CV-ului.</w:t>
            </w:r>
          </w:p>
          <w:p w14:paraId="4095BB5B" w14:textId="77777777" w:rsidR="00F075D6" w:rsidRPr="00766C63" w:rsidRDefault="00F075D6" w:rsidP="004B5E0F">
            <w:pPr>
              <w:ind w:right="135"/>
              <w:jc w:val="both"/>
              <w:rPr>
                <w:rFonts w:ascii="Calibri" w:hAnsi="Calibri" w:cs="Calibri"/>
              </w:rPr>
            </w:pPr>
          </w:p>
        </w:tc>
      </w:tr>
    </w:tbl>
    <w:p w14:paraId="1757CBFC" w14:textId="77777777" w:rsidR="002853A9" w:rsidRDefault="002853A9" w:rsidP="009376AE">
      <w:pPr>
        <w:shd w:val="clear" w:color="auto" w:fill="FFFFFF" w:themeFill="background1"/>
        <w:spacing w:line="276" w:lineRule="auto"/>
        <w:rPr>
          <w:rFonts w:asciiTheme="minorHAnsi" w:hAnsiTheme="minorHAnsi" w:cstheme="minorHAnsi"/>
          <w:b/>
        </w:rPr>
      </w:pPr>
    </w:p>
    <w:p w14:paraId="1E88CC14" w14:textId="6BE6FBD3" w:rsidR="00FF3D78" w:rsidRPr="006E74D2" w:rsidRDefault="00FF3D78"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lastRenderedPageBreak/>
        <w:t>Secțiunea 20: Rezultate așteptate / Realizări așteptate</w:t>
      </w:r>
    </w:p>
    <w:p w14:paraId="1E304009" w14:textId="150EAEA1" w:rsidR="00FF3D78" w:rsidRPr="00766C63" w:rsidRDefault="00FF3D78"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44B2F70E" w14:textId="77777777" w:rsidTr="00F64A1E">
        <w:trPr>
          <w:trHeight w:val="252"/>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1214E5E6"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46C45968" w14:textId="77777777" w:rsidR="00F075D6" w:rsidRPr="00766C63" w:rsidRDefault="00F075D6" w:rsidP="00F64A1E">
            <w:pPr>
              <w:ind w:left="147" w:right="154"/>
              <w:jc w:val="both"/>
              <w:rPr>
                <w:rFonts w:ascii="Calibri" w:hAnsi="Calibri" w:cs="Calibri"/>
                <w:lang w:eastAsia="sk-SK"/>
              </w:rPr>
            </w:pPr>
            <w:r w:rsidRPr="00766C63">
              <w:rPr>
                <w:rFonts w:ascii="Calibri" w:hAnsi="Calibri" w:cs="Calibri"/>
                <w:lang w:eastAsia="sk-SK"/>
              </w:rPr>
              <w:t xml:space="preserve">Se completează cu descrierea fiecărui rezultat. </w:t>
            </w:r>
            <w:bookmarkStart w:id="3" w:name="_Hlk136253099"/>
            <w:r w:rsidRPr="00766C63">
              <w:rPr>
                <w:rFonts w:ascii="Calibri" w:hAnsi="Calibri" w:cs="Calibri"/>
                <w:lang w:eastAsia="sk-SK"/>
              </w:rPr>
              <w:t xml:space="preserve">Rezultatele trebuie să fie cuantificate și stabilite în strânsă legătură cu activitățile proiectului și să contribuie la realizarea indicatorului/indicatorilor stabiliți la nivel de proiect. </w:t>
            </w:r>
          </w:p>
          <w:p w14:paraId="75A6D51A" w14:textId="77777777" w:rsidR="00F075D6" w:rsidRPr="00766C63" w:rsidRDefault="00F075D6" w:rsidP="00F64A1E">
            <w:pPr>
              <w:ind w:left="147"/>
              <w:jc w:val="both"/>
              <w:rPr>
                <w:rFonts w:ascii="Calibri" w:hAnsi="Calibri" w:cs="Calibri"/>
                <w:lang w:eastAsia="sk-SK"/>
              </w:rPr>
            </w:pPr>
          </w:p>
          <w:p w14:paraId="1C4A3CFC" w14:textId="77777777" w:rsidR="00F075D6" w:rsidRPr="00766C63" w:rsidRDefault="00F075D6" w:rsidP="00F64A1E">
            <w:pPr>
              <w:ind w:left="147" w:right="154"/>
              <w:jc w:val="both"/>
              <w:rPr>
                <w:rFonts w:ascii="Calibri" w:hAnsi="Calibri" w:cs="Calibri"/>
                <w:lang w:eastAsia="sk-SK"/>
              </w:rPr>
            </w:pPr>
            <w:r w:rsidRPr="00766C63">
              <w:rPr>
                <w:rFonts w:ascii="Calibri" w:hAnsi="Calibri" w:cs="Calibri"/>
                <w:b/>
                <w:lang w:eastAsia="sk-SK"/>
              </w:rPr>
              <w:t>NOTĂ:</w:t>
            </w:r>
            <w:r w:rsidRPr="00766C63">
              <w:rPr>
                <w:rFonts w:ascii="Calibri" w:hAnsi="Calibri" w:cs="Calibri"/>
                <w:lang w:eastAsia="sk-SK"/>
              </w:rPr>
              <w:t xml:space="preserve"> În funcția </w:t>
            </w:r>
            <w:r w:rsidRPr="00766C63">
              <w:rPr>
                <w:rFonts w:ascii="Calibri" w:hAnsi="Calibri" w:cs="Calibri"/>
                <w:i/>
                <w:lang w:eastAsia="sk-SK"/>
              </w:rPr>
              <w:t>Activități</w:t>
            </w:r>
            <w:r w:rsidRPr="00766C63">
              <w:rPr>
                <w:rFonts w:ascii="Calibri" w:hAnsi="Calibri" w:cs="Calibri"/>
                <w:lang w:eastAsia="sk-SK"/>
              </w:rPr>
              <w:t xml:space="preserve">, pentru fiecare activitate definită va trebui să fie selectat rezultatul la îndeplinirea căruia aceasta contribuie. Un rezultat poate fi obținut prin desfășurarea uneia sau mai multor activități. </w:t>
            </w:r>
          </w:p>
          <w:bookmarkEnd w:id="3"/>
          <w:p w14:paraId="671250CF" w14:textId="77777777" w:rsidR="00F075D6" w:rsidRPr="00766C63" w:rsidRDefault="00F075D6" w:rsidP="00F64A1E">
            <w:pPr>
              <w:jc w:val="both"/>
              <w:rPr>
                <w:rFonts w:ascii="Calibri" w:hAnsi="Calibri" w:cs="Calibri"/>
              </w:rPr>
            </w:pPr>
          </w:p>
        </w:tc>
      </w:tr>
    </w:tbl>
    <w:p w14:paraId="20BCB678"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2619AA8C" w14:textId="5C2A9A85" w:rsidR="00FF3D78" w:rsidRPr="006E74D2" w:rsidRDefault="00FF3D78" w:rsidP="006E74D2">
      <w:pPr>
        <w:pStyle w:val="Titlu1"/>
        <w:shd w:val="clear" w:color="auto" w:fill="C5E0B3" w:themeFill="accent6" w:themeFillTint="66"/>
        <w:rPr>
          <w:rFonts w:asciiTheme="minorHAnsi" w:hAnsiTheme="minorHAnsi" w:cstheme="minorHAnsi"/>
          <w:sz w:val="24"/>
          <w:szCs w:val="24"/>
        </w:rPr>
      </w:pPr>
      <w:r w:rsidRPr="006E74D2">
        <w:rPr>
          <w:rFonts w:asciiTheme="minorHAnsi" w:hAnsiTheme="minorHAnsi" w:cstheme="minorHAnsi"/>
          <w:sz w:val="24"/>
          <w:szCs w:val="24"/>
        </w:rPr>
        <w:t>Secțiunea 21: Activități</w:t>
      </w:r>
    </w:p>
    <w:p w14:paraId="6EC8E8EE" w14:textId="6E714415" w:rsidR="00FF3D78" w:rsidRPr="00766C63" w:rsidRDefault="00FF3D78"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6F43A3D5" w14:textId="77777777" w:rsidTr="00F64A1E">
        <w:tc>
          <w:tcPr>
            <w:tcW w:w="9690" w:type="dxa"/>
            <w:tcBorders>
              <w:top w:val="single" w:sz="6" w:space="0" w:color="000000"/>
              <w:left w:val="single" w:sz="6" w:space="0" w:color="000000"/>
              <w:bottom w:val="single" w:sz="6" w:space="0" w:color="000000"/>
              <w:right w:val="single" w:sz="6" w:space="0" w:color="000000"/>
            </w:tcBorders>
            <w:vAlign w:val="center"/>
            <w:hideMark/>
          </w:tcPr>
          <w:p w14:paraId="568F3C7E" w14:textId="77777777" w:rsidR="00F075D6" w:rsidRPr="00766C63" w:rsidRDefault="00F075D6" w:rsidP="00F64A1E">
            <w:pPr>
              <w:ind w:right="135"/>
              <w:jc w:val="both"/>
              <w:rPr>
                <w:rFonts w:ascii="Calibri" w:hAnsi="Calibri" w:cs="Calibri"/>
              </w:rPr>
            </w:pPr>
            <w:r w:rsidRPr="00766C63">
              <w:rPr>
                <w:rFonts w:ascii="Calibri" w:hAnsi="Calibri" w:cs="Calibri"/>
              </w:rPr>
              <w:t>Secțiune obligatorie - include împărțirea în activitate de bază și activitate conexă, precum și graficul de implementare a proiectului.</w:t>
            </w:r>
          </w:p>
          <w:p w14:paraId="50108059" w14:textId="77777777" w:rsidR="00F075D6" w:rsidRPr="00766C63" w:rsidRDefault="00F075D6" w:rsidP="00F64A1E">
            <w:pPr>
              <w:ind w:right="135"/>
              <w:jc w:val="both"/>
              <w:rPr>
                <w:rFonts w:ascii="Calibri" w:hAnsi="Calibri" w:cs="Calibri"/>
              </w:rPr>
            </w:pPr>
            <w:r w:rsidRPr="00766C63">
              <w:rPr>
                <w:rFonts w:ascii="Calibri" w:hAnsi="Calibri" w:cs="Calibri"/>
              </w:rPr>
              <w:t xml:space="preserve">Se vor prezenta activitățile și </w:t>
            </w:r>
            <w:proofErr w:type="spellStart"/>
            <w:r w:rsidRPr="00766C63">
              <w:rPr>
                <w:rFonts w:ascii="Calibri" w:hAnsi="Calibri" w:cs="Calibri"/>
              </w:rPr>
              <w:t>subactivitățile</w:t>
            </w:r>
            <w:proofErr w:type="spellEnd"/>
            <w:r w:rsidRPr="00766C63">
              <w:rPr>
                <w:rFonts w:ascii="Calibri" w:hAnsi="Calibri" w:cs="Calibri"/>
              </w:rPr>
              <w:t xml:space="preserve"> necesare derulării proiectului, formulate astfel încât să conducă la obținerea rezultatelor stabilite în cadrul secțiunii „Rezultate așteptate/Realizări așteptate” de mai sus. Sistemul prevede în mod obligatoriu completarea a cel puțin unei </w:t>
            </w:r>
            <w:proofErr w:type="spellStart"/>
            <w:r w:rsidRPr="00766C63">
              <w:rPr>
                <w:rFonts w:ascii="Calibri" w:hAnsi="Calibri" w:cs="Calibri"/>
              </w:rPr>
              <w:t>subactivități</w:t>
            </w:r>
            <w:proofErr w:type="spellEnd"/>
            <w:r w:rsidRPr="00766C63">
              <w:rPr>
                <w:rFonts w:ascii="Calibri" w:hAnsi="Calibri" w:cs="Calibri"/>
              </w:rPr>
              <w:t xml:space="preserve"> pentru fiecare activitate și cumulează automat de la nivel de </w:t>
            </w:r>
            <w:proofErr w:type="spellStart"/>
            <w:r w:rsidRPr="00766C63">
              <w:rPr>
                <w:rFonts w:ascii="Calibri" w:hAnsi="Calibri" w:cs="Calibri"/>
              </w:rPr>
              <w:t>subactivitate</w:t>
            </w:r>
            <w:proofErr w:type="spellEnd"/>
            <w:r w:rsidRPr="00766C63">
              <w:rPr>
                <w:rFonts w:ascii="Calibri" w:hAnsi="Calibri" w:cs="Calibri"/>
              </w:rPr>
              <w:t xml:space="preserve"> informațiile privind data de început, data de finalizare și durata acestora. În cazul în care o activitate nu este împărțită pe </w:t>
            </w:r>
            <w:proofErr w:type="spellStart"/>
            <w:r w:rsidRPr="00766C63">
              <w:rPr>
                <w:rFonts w:ascii="Calibri" w:hAnsi="Calibri" w:cs="Calibri"/>
              </w:rPr>
              <w:t>subactivități</w:t>
            </w:r>
            <w:proofErr w:type="spellEnd"/>
            <w:r w:rsidRPr="00766C63">
              <w:rPr>
                <w:rFonts w:ascii="Calibri" w:hAnsi="Calibri" w:cs="Calibri"/>
              </w:rPr>
              <w:t xml:space="preserve">, este necesară repetarea titlului activității în câmpul destinat </w:t>
            </w:r>
            <w:proofErr w:type="spellStart"/>
            <w:r w:rsidRPr="00766C63">
              <w:rPr>
                <w:rFonts w:ascii="Calibri" w:hAnsi="Calibri" w:cs="Calibri"/>
              </w:rPr>
              <w:t>subactivității</w:t>
            </w:r>
            <w:proofErr w:type="spellEnd"/>
            <w:r w:rsidRPr="00766C63">
              <w:rPr>
                <w:rFonts w:ascii="Calibri" w:hAnsi="Calibri" w:cs="Calibri"/>
              </w:rPr>
              <w:t xml:space="preserve">. Astfel, pentru fiecare </w:t>
            </w:r>
            <w:proofErr w:type="spellStart"/>
            <w:r w:rsidRPr="00766C63">
              <w:rPr>
                <w:rFonts w:ascii="Calibri" w:hAnsi="Calibri" w:cs="Calibri"/>
              </w:rPr>
              <w:t>subactivitate</w:t>
            </w:r>
            <w:proofErr w:type="spellEnd"/>
            <w:r w:rsidRPr="00766C63">
              <w:rPr>
                <w:rFonts w:ascii="Calibri" w:hAnsi="Calibri" w:cs="Calibri"/>
              </w:rPr>
              <w:t xml:space="preserve"> trebuie completate informații care privesc: dată start, dată încheiere, rezultate previzionate (prin selectarea rezultatului la care </w:t>
            </w:r>
            <w:proofErr w:type="spellStart"/>
            <w:r w:rsidRPr="00766C63">
              <w:rPr>
                <w:rFonts w:ascii="Calibri" w:hAnsi="Calibri" w:cs="Calibri"/>
              </w:rPr>
              <w:t>subactivitatea</w:t>
            </w:r>
            <w:proofErr w:type="spellEnd"/>
            <w:r w:rsidRPr="00766C63">
              <w:rPr>
                <w:rFonts w:ascii="Calibri" w:hAnsi="Calibri" w:cs="Calibri"/>
              </w:rPr>
              <w:t xml:space="preserve"> contribuie) și amplasamentul unde se desfășoară </w:t>
            </w:r>
            <w:proofErr w:type="spellStart"/>
            <w:r w:rsidRPr="00766C63">
              <w:rPr>
                <w:rFonts w:ascii="Calibri" w:hAnsi="Calibri" w:cs="Calibri"/>
              </w:rPr>
              <w:t>subactivitatea</w:t>
            </w:r>
            <w:proofErr w:type="spellEnd"/>
            <w:r w:rsidRPr="00766C63">
              <w:rPr>
                <w:rFonts w:ascii="Calibri" w:hAnsi="Calibri" w:cs="Calibri"/>
              </w:rPr>
              <w:t xml:space="preserve">. </w:t>
            </w:r>
          </w:p>
          <w:p w14:paraId="2418A742" w14:textId="77777777" w:rsidR="00F075D6" w:rsidRPr="00766C63" w:rsidRDefault="00F075D6" w:rsidP="00F64A1E">
            <w:pPr>
              <w:jc w:val="both"/>
              <w:rPr>
                <w:rFonts w:ascii="Calibri" w:hAnsi="Calibri" w:cs="Calibri"/>
              </w:rPr>
            </w:pPr>
          </w:p>
          <w:p w14:paraId="1015C455" w14:textId="77777777" w:rsidR="00F075D6" w:rsidRPr="00766C63" w:rsidRDefault="00F075D6" w:rsidP="00F64A1E">
            <w:pPr>
              <w:ind w:right="135"/>
              <w:jc w:val="both"/>
              <w:rPr>
                <w:rFonts w:ascii="Calibri" w:hAnsi="Calibri" w:cs="Calibri"/>
              </w:rPr>
            </w:pPr>
            <w:r w:rsidRPr="00766C63">
              <w:rPr>
                <w:rFonts w:ascii="Calibri" w:hAnsi="Calibri" w:cs="Calibri"/>
              </w:rPr>
              <w:t>În cadrul cererii/cererilor de finanțare pe care le va depune, ADR Centru, în calitate de AM pentru PR Centru 2021-2027, va avea în vederea introducerea și descrierea următorului set de activități minimale:</w:t>
            </w:r>
          </w:p>
          <w:p w14:paraId="2E19B9C9" w14:textId="77777777" w:rsidR="00F075D6" w:rsidRPr="00766C63" w:rsidRDefault="00F075D6" w:rsidP="00F64A1E">
            <w:pPr>
              <w:ind w:right="28" w:firstLine="708"/>
              <w:jc w:val="both"/>
              <w:rPr>
                <w:rFonts w:ascii="Calibri" w:hAnsi="Calibri" w:cs="Calibri"/>
              </w:rPr>
            </w:pPr>
            <w:r w:rsidRPr="00766C63">
              <w:rPr>
                <w:rFonts w:ascii="Calibri" w:hAnsi="Calibri" w:cs="Calibri"/>
              </w:rPr>
              <w:t>Activitatea 1: Realizarea în perioada .......</w:t>
            </w:r>
            <w:r w:rsidRPr="00766C63">
              <w:rPr>
                <w:rStyle w:val="Referinnotdesubsol"/>
                <w:rFonts w:ascii="Calibri" w:hAnsi="Calibri" w:cs="Calibri"/>
              </w:rPr>
              <w:footnoteReference w:id="1"/>
            </w:r>
            <w:r w:rsidRPr="00766C63">
              <w:rPr>
                <w:rFonts w:ascii="Calibri" w:hAnsi="Calibri" w:cs="Calibri"/>
              </w:rPr>
              <w:t xml:space="preserve"> a atribuțiilor privind implementarea PR Centru 2021-2027, respectiv privind închiderea POR 2014-2020 (CF)</w:t>
            </w:r>
            <w:r w:rsidRPr="00766C63">
              <w:rPr>
                <w:rStyle w:val="Referinnotdesubsol"/>
                <w:rFonts w:ascii="Calibri" w:hAnsi="Calibri" w:cs="Calibri"/>
              </w:rPr>
              <w:footnoteReference w:id="2"/>
            </w:r>
            <w:r w:rsidRPr="00766C63">
              <w:rPr>
                <w:rFonts w:ascii="Calibri" w:hAnsi="Calibri" w:cs="Calibri"/>
              </w:rPr>
              <w:t>.</w:t>
            </w:r>
          </w:p>
          <w:p w14:paraId="2BF923BF" w14:textId="77777777" w:rsidR="00F075D6" w:rsidRPr="00766C63" w:rsidRDefault="00F075D6" w:rsidP="00F64A1E">
            <w:pPr>
              <w:jc w:val="both"/>
              <w:rPr>
                <w:rFonts w:ascii="Calibri" w:hAnsi="Calibri" w:cs="Calibri"/>
              </w:rPr>
            </w:pPr>
            <w:r w:rsidRPr="00766C63">
              <w:rPr>
                <w:rFonts w:ascii="Calibri" w:hAnsi="Calibri" w:cs="Calibri"/>
              </w:rPr>
              <w:t xml:space="preserve">Activitatea va avea următoarele </w:t>
            </w:r>
            <w:proofErr w:type="spellStart"/>
            <w:r w:rsidRPr="00766C63">
              <w:rPr>
                <w:rFonts w:ascii="Calibri" w:hAnsi="Calibri" w:cs="Calibri"/>
              </w:rPr>
              <w:t>subactivități</w:t>
            </w:r>
            <w:proofErr w:type="spellEnd"/>
            <w:r w:rsidRPr="00766C63">
              <w:rPr>
                <w:rFonts w:ascii="Calibri" w:hAnsi="Calibri" w:cs="Calibri"/>
              </w:rPr>
              <w:t xml:space="preserve"> cărora le corespund cheltuieli specifice în bugetul proiectului: </w:t>
            </w:r>
          </w:p>
          <w:p w14:paraId="0FDD140E" w14:textId="77777777" w:rsidR="00F075D6" w:rsidRPr="00766C63" w:rsidRDefault="00F075D6" w:rsidP="00F075D6">
            <w:pPr>
              <w:pStyle w:val="Listparagraf"/>
              <w:widowControl w:val="0"/>
              <w:numPr>
                <w:ilvl w:val="0"/>
                <w:numId w:val="15"/>
              </w:numPr>
              <w:spacing w:after="0" w:line="240" w:lineRule="auto"/>
              <w:ind w:right="169"/>
              <w:jc w:val="both"/>
              <w:rPr>
                <w:rFonts w:ascii="Calibri" w:hAnsi="Calibri" w:cs="Calibri"/>
                <w:sz w:val="24"/>
                <w:szCs w:val="24"/>
              </w:rPr>
            </w:pPr>
            <w:proofErr w:type="spellStart"/>
            <w:r w:rsidRPr="00766C63">
              <w:rPr>
                <w:rFonts w:ascii="Calibri" w:hAnsi="Calibri" w:cs="Calibri"/>
                <w:sz w:val="24"/>
                <w:szCs w:val="24"/>
              </w:rPr>
              <w:t>Subactivitatea</w:t>
            </w:r>
            <w:proofErr w:type="spellEnd"/>
            <w:r w:rsidRPr="00766C63">
              <w:rPr>
                <w:rFonts w:ascii="Calibri" w:hAnsi="Calibri" w:cs="Calibri"/>
                <w:sz w:val="24"/>
                <w:szCs w:val="24"/>
              </w:rPr>
              <w:t xml:space="preserve"> 1: Asigurarea salarizării personalului implicat în realizarea atribuțiilor privind implementarea PR Centru 2021-2027, respectiv în închiderea POR 2014-2020; </w:t>
            </w:r>
          </w:p>
          <w:p w14:paraId="6A53B14E" w14:textId="70BD2DA9" w:rsidR="00F075D6" w:rsidRPr="00766C63" w:rsidRDefault="00F075D6" w:rsidP="00F075D6">
            <w:pPr>
              <w:pStyle w:val="Listparagraf"/>
              <w:widowControl w:val="0"/>
              <w:numPr>
                <w:ilvl w:val="0"/>
                <w:numId w:val="15"/>
              </w:numPr>
              <w:spacing w:after="0" w:line="240" w:lineRule="auto"/>
              <w:ind w:right="169"/>
              <w:jc w:val="both"/>
              <w:rPr>
                <w:rFonts w:ascii="Calibri" w:hAnsi="Calibri" w:cs="Calibri"/>
                <w:sz w:val="24"/>
                <w:szCs w:val="24"/>
              </w:rPr>
            </w:pPr>
            <w:proofErr w:type="spellStart"/>
            <w:r w:rsidRPr="00766C63">
              <w:rPr>
                <w:rFonts w:ascii="Calibri" w:hAnsi="Calibri" w:cs="Calibri"/>
                <w:sz w:val="24"/>
                <w:szCs w:val="24"/>
              </w:rPr>
              <w:t>Subactivitatea</w:t>
            </w:r>
            <w:proofErr w:type="spellEnd"/>
            <w:r w:rsidRPr="00766C63">
              <w:rPr>
                <w:rFonts w:ascii="Calibri" w:hAnsi="Calibri" w:cs="Calibri"/>
                <w:sz w:val="24"/>
                <w:szCs w:val="24"/>
              </w:rPr>
              <w:t xml:space="preserve"> 2: Asigurarea </w:t>
            </w:r>
            <w:r w:rsidR="002853A9" w:rsidRPr="002853A9">
              <w:rPr>
                <w:rFonts w:ascii="Calibri" w:hAnsi="Calibri" w:cs="Calibri"/>
                <w:sz w:val="24"/>
                <w:szCs w:val="24"/>
              </w:rPr>
              <w:t>tuturor celorlalte costuri eligibile necesare pentru implementarea proiectului.</w:t>
            </w:r>
          </w:p>
          <w:p w14:paraId="27C5EDE1" w14:textId="77777777" w:rsidR="00F075D6" w:rsidRPr="00766C63" w:rsidRDefault="00F075D6" w:rsidP="00F64A1E">
            <w:pPr>
              <w:jc w:val="both"/>
              <w:rPr>
                <w:rFonts w:ascii="Calibri" w:hAnsi="Calibri" w:cs="Calibri"/>
              </w:rPr>
            </w:pPr>
          </w:p>
        </w:tc>
      </w:tr>
    </w:tbl>
    <w:p w14:paraId="10F10D14"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77B1F227" w14:textId="6223F43A" w:rsidR="00FF3D78" w:rsidRPr="006E74D2" w:rsidRDefault="00FF3D78"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22: Indicatori de etapă</w:t>
      </w:r>
    </w:p>
    <w:p w14:paraId="05092147" w14:textId="7739CCB5" w:rsidR="00FF3D78" w:rsidRPr="00766C63" w:rsidRDefault="00FF3D78"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705"/>
      </w:tblGrid>
      <w:tr w:rsidR="00F075D6" w:rsidRPr="00766C63" w14:paraId="20EA0A71" w14:textId="77777777" w:rsidTr="00F64A1E">
        <w:trPr>
          <w:trHeight w:val="370"/>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3EEAFE3E"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58286651" w14:textId="77777777" w:rsidR="00F075D6" w:rsidRPr="00766C63" w:rsidRDefault="00F075D6" w:rsidP="00F64A1E">
            <w:pPr>
              <w:rPr>
                <w:rFonts w:ascii="Calibri" w:hAnsi="Calibri" w:cs="Calibri"/>
              </w:rPr>
            </w:pPr>
            <w:r w:rsidRPr="00766C63">
              <w:rPr>
                <w:rFonts w:ascii="Calibri" w:hAnsi="Calibri" w:cs="Calibri"/>
              </w:rPr>
              <w:lastRenderedPageBreak/>
              <w:t xml:space="preserve">În completarea acestei secțiuni solicitantul va alege din nomenclator indicatorii prestabiliți de realizare, pentru care va adăuga valori, termene de realizare și va descrie documentele care probează atingerea valorilor, conform imaginii de mai jos.         </w:t>
            </w:r>
            <w:r w:rsidRPr="00766C63">
              <w:rPr>
                <w:rFonts w:ascii="Calibri" w:hAnsi="Calibri" w:cs="Calibri"/>
                <w:noProof/>
              </w:rPr>
              <w:drawing>
                <wp:inline distT="0" distB="0" distL="0" distR="0" wp14:anchorId="7A46B27D" wp14:editId="053A56EE">
                  <wp:extent cx="6151880" cy="3844925"/>
                  <wp:effectExtent l="0" t="0" r="1270" b="3175"/>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51880" cy="3844925"/>
                          </a:xfrm>
                          <a:prstGeom prst="rect">
                            <a:avLst/>
                          </a:prstGeom>
                        </pic:spPr>
                      </pic:pic>
                    </a:graphicData>
                  </a:graphic>
                </wp:inline>
              </w:drawing>
            </w:r>
          </w:p>
        </w:tc>
      </w:tr>
    </w:tbl>
    <w:p w14:paraId="4D9F62CC"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7CF9470C" w14:textId="5478CAC8" w:rsidR="00FF3D78" w:rsidRPr="006E74D2" w:rsidRDefault="00FF3D78"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23: Plan de monitorizare proiect</w:t>
      </w:r>
    </w:p>
    <w:p w14:paraId="74A05966" w14:textId="6759DE58" w:rsidR="00FF3D78" w:rsidRPr="00766C63" w:rsidRDefault="00FF3D78"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062452DD" w14:textId="77777777" w:rsidTr="00F64A1E">
        <w:trPr>
          <w:trHeight w:val="430"/>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285121B3"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4B869C3B" w14:textId="5D1FAD1A" w:rsidR="00F075D6" w:rsidRPr="00766C63" w:rsidRDefault="00F075D6" w:rsidP="00F64A1E">
            <w:pPr>
              <w:ind w:right="137"/>
              <w:jc w:val="both"/>
              <w:rPr>
                <w:rFonts w:ascii="Calibri" w:hAnsi="Calibri" w:cs="Calibri"/>
                <w:highlight w:val="yellow"/>
              </w:rPr>
            </w:pPr>
            <w:r w:rsidRPr="00766C63">
              <w:rPr>
                <w:rFonts w:ascii="Calibri" w:hAnsi="Calibri" w:cs="Calibri"/>
              </w:rPr>
              <w:t xml:space="preserve">În cazul proiectelor de AT, planul de monitorizare a proiectului va include de fapt indicatorii prestabiliți de realizare, aferenți priorității 9 - Asistență Tehnică a PR Centru 2021-2027, pentru care în program au fost stabilite valori de atins ca Obiectiv de etapă (2024), respectiv ca țintă (2029). A se vedea Anexa </w:t>
            </w:r>
            <w:r w:rsidR="004E51D7" w:rsidRPr="00766C63">
              <w:rPr>
                <w:rFonts w:ascii="Calibri" w:hAnsi="Calibri" w:cs="Calibri"/>
              </w:rPr>
              <w:t xml:space="preserve">7 </w:t>
            </w:r>
            <w:r w:rsidRPr="00766C63">
              <w:rPr>
                <w:rFonts w:ascii="Calibri" w:hAnsi="Calibri" w:cs="Calibri"/>
              </w:rPr>
              <w:t>la Ghidul solicitantului.</w:t>
            </w:r>
          </w:p>
        </w:tc>
      </w:tr>
    </w:tbl>
    <w:p w14:paraId="3A8B8A14"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3054DC9A" w14:textId="697A9A10" w:rsidR="00FF3D78" w:rsidRPr="006E74D2" w:rsidRDefault="00FF3D78"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24: Buget proiect</w:t>
      </w:r>
    </w:p>
    <w:p w14:paraId="68EC8EDC" w14:textId="626B2B7D" w:rsidR="00FF3D78" w:rsidRPr="00766C63" w:rsidRDefault="00FF3D78" w:rsidP="00F075D6">
      <w:pPr>
        <w:pStyle w:val="sporden"/>
        <w:jc w:val="both"/>
        <w:rPr>
          <w:rFonts w:ascii="Calibri" w:hAnsi="Calibri" w:cs="Calibri"/>
          <w:color w:val="auto"/>
          <w:sz w:val="24"/>
          <w:szCs w:val="24"/>
          <w:shd w:val="clear" w:color="auto" w:fill="FFFFFF"/>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705"/>
      </w:tblGrid>
      <w:tr w:rsidR="00F075D6" w:rsidRPr="00766C63" w14:paraId="4198A906" w14:textId="77777777" w:rsidTr="00F64A1E">
        <w:trPr>
          <w:trHeight w:val="501"/>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3C0431C9"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07F6AE8F" w14:textId="77777777" w:rsidR="00F075D6" w:rsidRPr="00766C63" w:rsidRDefault="00F075D6" w:rsidP="00F64A1E">
            <w:pPr>
              <w:ind w:right="135"/>
              <w:jc w:val="both"/>
              <w:rPr>
                <w:rFonts w:ascii="Calibri" w:hAnsi="Calibri" w:cs="Calibri"/>
              </w:rPr>
            </w:pPr>
            <w:r w:rsidRPr="00766C63">
              <w:rPr>
                <w:rFonts w:ascii="Calibri" w:hAnsi="Calibri" w:cs="Calibri"/>
              </w:rPr>
              <w:t xml:space="preserve">Pentru a putea introduce informații la funcția Buget, este obligatoriu ca în prealabil beneficiarul să selecteze o sursă de cofinanțare în funcția </w:t>
            </w:r>
            <w:r w:rsidRPr="00766C63">
              <w:rPr>
                <w:rFonts w:ascii="Calibri" w:hAnsi="Calibri" w:cs="Calibri"/>
                <w:i/>
              </w:rPr>
              <w:t>Capacitate solicitant</w:t>
            </w:r>
            <w:r w:rsidRPr="00766C63">
              <w:rPr>
                <w:rFonts w:ascii="Calibri" w:hAnsi="Calibri" w:cs="Calibri"/>
              </w:rPr>
              <w:t xml:space="preserve"> și să completeze informațiile solicitate în secțiunea </w:t>
            </w:r>
            <w:r w:rsidRPr="00766C63">
              <w:rPr>
                <w:rFonts w:ascii="Calibri" w:hAnsi="Calibri" w:cs="Calibri"/>
                <w:i/>
              </w:rPr>
              <w:t xml:space="preserve">Activități </w:t>
            </w:r>
            <w:r w:rsidRPr="00766C63">
              <w:rPr>
                <w:rFonts w:ascii="Calibri" w:hAnsi="Calibri" w:cs="Calibri"/>
              </w:rPr>
              <w:t xml:space="preserve">(prin completarea </w:t>
            </w:r>
            <w:proofErr w:type="spellStart"/>
            <w:r w:rsidRPr="00766C63">
              <w:rPr>
                <w:rFonts w:ascii="Calibri" w:hAnsi="Calibri" w:cs="Calibri"/>
              </w:rPr>
              <w:t>subactivităților</w:t>
            </w:r>
            <w:proofErr w:type="spellEnd"/>
            <w:r w:rsidRPr="00766C63">
              <w:rPr>
                <w:rFonts w:ascii="Calibri" w:hAnsi="Calibri" w:cs="Calibri"/>
              </w:rPr>
              <w:t xml:space="preserve">). Aceste activități și subactivităţi se vor prelua în funcția unde se vor completa cheltuielile aferente. </w:t>
            </w:r>
          </w:p>
          <w:p w14:paraId="1D9362D1" w14:textId="77777777" w:rsidR="00F075D6" w:rsidRPr="00766C63" w:rsidRDefault="00F075D6" w:rsidP="00F64A1E">
            <w:pPr>
              <w:jc w:val="both"/>
              <w:rPr>
                <w:rFonts w:ascii="Calibri" w:hAnsi="Calibri" w:cs="Calibri"/>
              </w:rPr>
            </w:pPr>
          </w:p>
          <w:p w14:paraId="2681B78D" w14:textId="77777777" w:rsidR="00F075D6" w:rsidRPr="00766C63" w:rsidRDefault="00F075D6" w:rsidP="00F64A1E">
            <w:pPr>
              <w:ind w:right="135"/>
              <w:jc w:val="both"/>
              <w:rPr>
                <w:rFonts w:ascii="Calibri" w:hAnsi="Calibri" w:cs="Calibri"/>
              </w:rPr>
            </w:pPr>
            <w:r w:rsidRPr="00766C63">
              <w:rPr>
                <w:rFonts w:ascii="Calibri" w:hAnsi="Calibri" w:cs="Calibri"/>
              </w:rPr>
              <w:lastRenderedPageBreak/>
              <w:t>Se va avea în vedere încadrarea în alocarea financiară a priorității 9 - Asistență Tehnică, precizată în Ghidul privind solicitarea finanțării în cadrul priorității 9 – Asistență Tehnică a PR Centru 2021-2027.</w:t>
            </w:r>
          </w:p>
          <w:p w14:paraId="596B69C6" w14:textId="77777777" w:rsidR="00F075D6" w:rsidRPr="00766C63" w:rsidRDefault="00F075D6" w:rsidP="00F64A1E">
            <w:pPr>
              <w:jc w:val="both"/>
              <w:rPr>
                <w:rFonts w:ascii="Calibri" w:hAnsi="Calibri" w:cs="Calibri"/>
                <w:b/>
              </w:rPr>
            </w:pPr>
            <w:r w:rsidRPr="00766C63">
              <w:rPr>
                <w:rFonts w:ascii="Calibri" w:hAnsi="Calibri" w:cs="Calibri"/>
                <w:b/>
                <w:u w:val="single"/>
              </w:rPr>
              <w:t>Estimarea bugetului</w:t>
            </w:r>
            <w:r w:rsidRPr="00766C63">
              <w:rPr>
                <w:rFonts w:ascii="Calibri" w:hAnsi="Calibri" w:cs="Calibri"/>
                <w:b/>
              </w:rPr>
              <w:t>:</w:t>
            </w:r>
          </w:p>
          <w:p w14:paraId="08C5AAB3" w14:textId="77777777" w:rsidR="00F075D6" w:rsidRPr="00766C63" w:rsidRDefault="00F075D6" w:rsidP="00F64A1E">
            <w:pPr>
              <w:ind w:right="135"/>
              <w:jc w:val="both"/>
              <w:rPr>
                <w:rFonts w:ascii="Calibri" w:hAnsi="Calibri" w:cs="Calibri"/>
              </w:rPr>
            </w:pPr>
            <w:r w:rsidRPr="00766C63">
              <w:rPr>
                <w:rFonts w:ascii="Calibri" w:hAnsi="Calibri" w:cs="Calibri"/>
              </w:rPr>
              <w:t>Bugetul proiectului trebuie să acopere toate costurile eligibile ale proiectului, pentru întreaga perioadă de implementare, iar descrierea tuturor articolelor trebuie să fie detaliată suficient, astfel încât să se poată face o corelare între articol și costul aferent, din perspectiva rezonabilității costurilor. Costurile unitare trebuie specificate pentru fiecare articol bugetar și trebuie să fie estimate în limita celor practicate pe piață. Sumele introduse vor fi exprimate în lei și calculate prin rotunjire aritmetică la două zecimale. Este permisă și exprimarea valorilor în unități monetare întregi, fără zecimale.</w:t>
            </w:r>
          </w:p>
          <w:p w14:paraId="2232395F" w14:textId="77777777" w:rsidR="00F075D6" w:rsidRPr="00766C63" w:rsidRDefault="00F075D6" w:rsidP="00F64A1E">
            <w:pPr>
              <w:jc w:val="both"/>
              <w:rPr>
                <w:rFonts w:ascii="Calibri" w:hAnsi="Calibri" w:cs="Calibri"/>
              </w:rPr>
            </w:pPr>
          </w:p>
          <w:p w14:paraId="7BCFA8A8" w14:textId="77777777" w:rsidR="00F075D6" w:rsidRPr="00766C63" w:rsidRDefault="00F075D6" w:rsidP="00F64A1E">
            <w:pPr>
              <w:ind w:right="135"/>
              <w:jc w:val="both"/>
              <w:rPr>
                <w:rFonts w:ascii="Calibri" w:hAnsi="Calibri" w:cs="Calibri"/>
              </w:rPr>
            </w:pPr>
            <w:r w:rsidRPr="00766C63">
              <w:rPr>
                <w:rFonts w:ascii="Calibri" w:hAnsi="Calibri" w:cs="Calibri"/>
              </w:rPr>
              <w:t>În plus, la calcularea valorii eligibile a unei cheltuieli trebuie să se aibă în vedere legătura directă a acesteia cu proiectul. De exemplu, în cazul proiectelor destinate rambursării cheltuielilor salariale pentru personalul responsabil de coordonarea, gestionarea și controlul FESI, la calculul valorii eligibile se va aplica un procent, atunci când personalul respectiv are și alte atribuții decât cele aferente FESI (PR Centru 2021-2027).</w:t>
            </w:r>
          </w:p>
          <w:p w14:paraId="6886293E" w14:textId="77777777" w:rsidR="00F075D6" w:rsidRPr="00766C63" w:rsidRDefault="00F075D6" w:rsidP="00F64A1E">
            <w:pPr>
              <w:jc w:val="both"/>
              <w:rPr>
                <w:rFonts w:ascii="Calibri" w:hAnsi="Calibri" w:cs="Calibri"/>
              </w:rPr>
            </w:pPr>
          </w:p>
          <w:p w14:paraId="7DE9253B" w14:textId="77777777" w:rsidR="00F075D6" w:rsidRPr="00766C63" w:rsidRDefault="00F075D6" w:rsidP="00F64A1E">
            <w:pPr>
              <w:ind w:right="135"/>
              <w:jc w:val="both"/>
              <w:rPr>
                <w:rFonts w:ascii="Calibri" w:hAnsi="Calibri" w:cs="Calibri"/>
              </w:rPr>
            </w:pPr>
            <w:r w:rsidRPr="00766C63">
              <w:rPr>
                <w:rFonts w:ascii="Calibri" w:hAnsi="Calibri" w:cs="Calibri"/>
              </w:rPr>
              <w:t>Totodată, în momentul în care elaborează bugetul, solicitanții trebuie să aibă în vedere eventuale modificări ale prețurilor ce pot surveni de la momentul elaborării și depunerii Cererii de finanțare până la momentul aprobării/ încheierii contractelor de achiziție publică subsecvente.</w:t>
            </w:r>
          </w:p>
          <w:p w14:paraId="74465658" w14:textId="77777777" w:rsidR="00F075D6" w:rsidRPr="00766C63" w:rsidRDefault="00F075D6" w:rsidP="00F64A1E">
            <w:pPr>
              <w:jc w:val="both"/>
              <w:rPr>
                <w:rFonts w:ascii="Calibri" w:hAnsi="Calibri" w:cs="Calibri"/>
              </w:rPr>
            </w:pPr>
          </w:p>
          <w:p w14:paraId="496B6F5F" w14:textId="77777777" w:rsidR="00F075D6" w:rsidRPr="00766C63" w:rsidRDefault="00F075D6" w:rsidP="00F64A1E">
            <w:pPr>
              <w:jc w:val="both"/>
              <w:rPr>
                <w:rFonts w:ascii="Calibri" w:hAnsi="Calibri" w:cs="Calibri"/>
                <w:b/>
                <w:u w:val="single"/>
              </w:rPr>
            </w:pPr>
            <w:r w:rsidRPr="00766C63">
              <w:rPr>
                <w:rFonts w:ascii="Calibri" w:hAnsi="Calibri" w:cs="Calibri"/>
                <w:b/>
                <w:u w:val="single"/>
              </w:rPr>
              <w:t>Cheltuieli eligibile</w:t>
            </w:r>
          </w:p>
          <w:p w14:paraId="399C5DAA" w14:textId="77777777" w:rsidR="00F075D6" w:rsidRPr="00766C63" w:rsidRDefault="00F075D6" w:rsidP="00F64A1E">
            <w:pPr>
              <w:ind w:right="135"/>
              <w:jc w:val="both"/>
              <w:rPr>
                <w:rFonts w:ascii="Calibri" w:hAnsi="Calibri" w:cs="Calibri"/>
              </w:rPr>
            </w:pPr>
            <w:r w:rsidRPr="00766C63">
              <w:rPr>
                <w:rFonts w:ascii="Calibri" w:hAnsi="Calibri" w:cs="Calibri"/>
              </w:rPr>
              <w:t xml:space="preserve">La completarea funcției </w:t>
            </w:r>
            <w:r w:rsidRPr="00766C63">
              <w:rPr>
                <w:rFonts w:ascii="Calibri" w:hAnsi="Calibri" w:cs="Calibri"/>
                <w:i/>
              </w:rPr>
              <w:t>Buget proiect</w:t>
            </w:r>
            <w:r w:rsidRPr="00766C63">
              <w:rPr>
                <w:rFonts w:ascii="Calibri" w:hAnsi="Calibri" w:cs="Calibri"/>
              </w:rPr>
              <w:t>, în previzionarea cheltuielilor eligibile, se vor avea în vedere prevederile HG nr. 873 din 6 iulie 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precum și Regulile specifice privind eligibilitatea cheltuielilor stabilite în</w:t>
            </w:r>
            <w:r w:rsidRPr="00766C63">
              <w:rPr>
                <w:rFonts w:ascii="Calibri" w:hAnsi="Calibri" w:cs="Calibri"/>
                <w:b/>
              </w:rPr>
              <w:t xml:space="preserve"> </w:t>
            </w:r>
            <w:r w:rsidRPr="00766C63">
              <w:rPr>
                <w:rFonts w:ascii="Calibri" w:hAnsi="Calibri" w:cs="Calibri"/>
                <w:b/>
                <w:i/>
              </w:rPr>
              <w:t>Ghidul privind solicitarea finanțării în cadrul priorității 9 – AT a PR Centru 2021-2027.</w:t>
            </w:r>
          </w:p>
          <w:p w14:paraId="3EC2078B" w14:textId="77777777" w:rsidR="00F075D6" w:rsidRPr="00766C63" w:rsidRDefault="00F075D6" w:rsidP="00F64A1E">
            <w:pPr>
              <w:jc w:val="both"/>
              <w:rPr>
                <w:rFonts w:ascii="Calibri" w:hAnsi="Calibri" w:cs="Calibri"/>
                <w:highlight w:val="yellow"/>
              </w:rPr>
            </w:pPr>
          </w:p>
          <w:p w14:paraId="34A82F98" w14:textId="77777777" w:rsidR="00F075D6" w:rsidRPr="00766C63" w:rsidRDefault="00F075D6" w:rsidP="00F64A1E">
            <w:pPr>
              <w:jc w:val="both"/>
              <w:rPr>
                <w:rFonts w:ascii="Calibri" w:hAnsi="Calibri" w:cs="Calibri"/>
                <w:b/>
              </w:rPr>
            </w:pPr>
            <w:r w:rsidRPr="00766C63">
              <w:rPr>
                <w:rFonts w:ascii="Calibri" w:hAnsi="Calibri" w:cs="Calibri"/>
                <w:b/>
              </w:rPr>
              <w:t>Pentru fiecare cheltuială, se vor completa:</w:t>
            </w:r>
          </w:p>
          <w:p w14:paraId="1EFB9E2E" w14:textId="2E71A652" w:rsidR="00E052B9" w:rsidRPr="006E74D2" w:rsidRDefault="00F075D6" w:rsidP="006E74D2">
            <w:pPr>
              <w:numPr>
                <w:ilvl w:val="0"/>
                <w:numId w:val="5"/>
              </w:numPr>
              <w:ind w:right="135"/>
              <w:jc w:val="both"/>
              <w:rPr>
                <w:rFonts w:ascii="Calibri" w:hAnsi="Calibri" w:cs="Calibri"/>
              </w:rPr>
            </w:pPr>
            <w:r w:rsidRPr="00766C63">
              <w:rPr>
                <w:rFonts w:ascii="Calibri" w:hAnsi="Calibri" w:cs="Calibri"/>
              </w:rPr>
              <w:t xml:space="preserve">Descrierea cheltuielii – se va descrie succint cheltuiala prevăzută în proiect (de ex: cheltuieli salariale, </w:t>
            </w:r>
            <w:r w:rsidR="00E052B9">
              <w:rPr>
                <w:rFonts w:ascii="Calibri" w:hAnsi="Calibri" w:cs="Calibri"/>
              </w:rPr>
              <w:t>a</w:t>
            </w:r>
            <w:r w:rsidR="00E052B9" w:rsidRPr="006E74D2">
              <w:rPr>
                <w:rFonts w:ascii="Calibri" w:hAnsi="Calibri" w:cs="Calibri"/>
              </w:rPr>
              <w:t>lte costuri eligibile necesare pentru implementarea proiectului</w:t>
            </w:r>
            <w:r w:rsidR="00E052B9">
              <w:rPr>
                <w:rFonts w:ascii="Calibri" w:hAnsi="Calibri" w:cs="Calibri"/>
              </w:rPr>
              <w:t xml:space="preserve"> – rată forfetară.)</w:t>
            </w:r>
          </w:p>
          <w:p w14:paraId="55A6499C" w14:textId="77777777" w:rsidR="00F075D6" w:rsidRPr="00E052B9" w:rsidRDefault="00F075D6" w:rsidP="006E74D2">
            <w:pPr>
              <w:numPr>
                <w:ilvl w:val="0"/>
                <w:numId w:val="5"/>
              </w:numPr>
              <w:ind w:right="135"/>
              <w:jc w:val="both"/>
              <w:rPr>
                <w:rFonts w:ascii="Calibri" w:hAnsi="Calibri" w:cs="Calibri"/>
              </w:rPr>
            </w:pPr>
            <w:r w:rsidRPr="00E052B9">
              <w:rPr>
                <w:rFonts w:ascii="Calibri" w:hAnsi="Calibri" w:cs="Calibri"/>
              </w:rPr>
              <w:t xml:space="preserve">Categorie – se selectează din nomenclator (pe baza listei categoriilor de cheltuieli eligibile). </w:t>
            </w:r>
          </w:p>
          <w:p w14:paraId="6762CFEB" w14:textId="77777777" w:rsidR="00F075D6" w:rsidRPr="00766C63" w:rsidRDefault="00F075D6" w:rsidP="00E052B9">
            <w:pPr>
              <w:numPr>
                <w:ilvl w:val="0"/>
                <w:numId w:val="5"/>
              </w:numPr>
              <w:jc w:val="both"/>
              <w:rPr>
                <w:rFonts w:ascii="Calibri" w:hAnsi="Calibri" w:cs="Calibri"/>
              </w:rPr>
            </w:pPr>
            <w:r w:rsidRPr="00766C63">
              <w:rPr>
                <w:rFonts w:ascii="Calibri" w:hAnsi="Calibri" w:cs="Calibri"/>
              </w:rPr>
              <w:t xml:space="preserve">Subcategorie – se selectează din nomenclator (pe baza listei categoriilor de cheltuieli eligibile). </w:t>
            </w:r>
          </w:p>
          <w:p w14:paraId="54CF59F0" w14:textId="281C8D0A" w:rsidR="00F075D6" w:rsidRPr="00766C63" w:rsidRDefault="00F075D6" w:rsidP="00E052B9">
            <w:pPr>
              <w:numPr>
                <w:ilvl w:val="0"/>
                <w:numId w:val="5"/>
              </w:numPr>
              <w:ind w:right="135"/>
              <w:jc w:val="both"/>
              <w:rPr>
                <w:rFonts w:ascii="Calibri" w:hAnsi="Calibri" w:cs="Calibri"/>
              </w:rPr>
            </w:pPr>
            <w:r w:rsidRPr="00766C63">
              <w:rPr>
                <w:rFonts w:ascii="Calibri" w:hAnsi="Calibri" w:cs="Calibri"/>
              </w:rPr>
              <w:t xml:space="preserve">Tip – având în vedere prevederile din Ghidul Solicitantului se selectează directă, cu excepția </w:t>
            </w:r>
            <w:r w:rsidR="00E052B9">
              <w:rPr>
                <w:rFonts w:ascii="Calibri" w:hAnsi="Calibri" w:cs="Calibri"/>
              </w:rPr>
              <w:t xml:space="preserve">ratei forfetare </w:t>
            </w:r>
            <w:r w:rsidRPr="00766C63">
              <w:rPr>
                <w:rFonts w:ascii="Calibri" w:hAnsi="Calibri" w:cs="Calibri"/>
              </w:rPr>
              <w:t>conform art. 5</w:t>
            </w:r>
            <w:r w:rsidR="00E052B9">
              <w:rPr>
                <w:rFonts w:ascii="Calibri" w:hAnsi="Calibri" w:cs="Calibri"/>
              </w:rPr>
              <w:t>6</w:t>
            </w:r>
            <w:r w:rsidRPr="00766C63">
              <w:rPr>
                <w:rFonts w:ascii="Calibri" w:hAnsi="Calibri" w:cs="Calibri"/>
              </w:rPr>
              <w:t xml:space="preserve">, </w:t>
            </w:r>
            <w:r w:rsidR="00E052B9">
              <w:rPr>
                <w:rFonts w:ascii="Calibri" w:hAnsi="Calibri" w:cs="Calibri"/>
              </w:rPr>
              <w:t>a</w:t>
            </w:r>
            <w:r w:rsidRPr="00766C63">
              <w:rPr>
                <w:rFonts w:ascii="Calibri" w:hAnsi="Calibri" w:cs="Calibri"/>
              </w:rPr>
              <w:t>li</w:t>
            </w:r>
            <w:r w:rsidR="00E052B9">
              <w:rPr>
                <w:rFonts w:ascii="Calibri" w:hAnsi="Calibri" w:cs="Calibri"/>
              </w:rPr>
              <w:t>n. 1</w:t>
            </w:r>
            <w:r w:rsidRPr="00766C63">
              <w:rPr>
                <w:rFonts w:ascii="Calibri" w:hAnsi="Calibri" w:cs="Calibri"/>
              </w:rPr>
              <w:t xml:space="preserve"> din Regulamentul de dispoziții comune.</w:t>
            </w:r>
          </w:p>
          <w:p w14:paraId="4FFAED90" w14:textId="77777777" w:rsidR="00F075D6" w:rsidRPr="00766C63" w:rsidRDefault="00F075D6" w:rsidP="00E052B9">
            <w:pPr>
              <w:numPr>
                <w:ilvl w:val="0"/>
                <w:numId w:val="5"/>
              </w:numPr>
              <w:jc w:val="both"/>
              <w:rPr>
                <w:rFonts w:ascii="Calibri" w:hAnsi="Calibri" w:cs="Calibri"/>
              </w:rPr>
            </w:pPr>
            <w:r w:rsidRPr="00766C63">
              <w:rPr>
                <w:rFonts w:ascii="Calibri" w:hAnsi="Calibri" w:cs="Calibri"/>
              </w:rPr>
              <w:t>U.M. – unitate de măsură.</w:t>
            </w:r>
          </w:p>
          <w:p w14:paraId="68789B74" w14:textId="49F98047" w:rsidR="00F075D6" w:rsidRPr="00766C63" w:rsidRDefault="00F075D6" w:rsidP="00E052B9">
            <w:pPr>
              <w:numPr>
                <w:ilvl w:val="0"/>
                <w:numId w:val="5"/>
              </w:numPr>
              <w:jc w:val="both"/>
              <w:rPr>
                <w:rFonts w:ascii="Calibri" w:hAnsi="Calibri" w:cs="Calibri"/>
              </w:rPr>
            </w:pPr>
            <w:r w:rsidRPr="00766C63">
              <w:rPr>
                <w:rFonts w:ascii="Calibri" w:hAnsi="Calibri" w:cs="Calibri"/>
              </w:rPr>
              <w:t>Cantitate – se trece cantitatea. În cazul utilizării cheltuielilor indirecte conform art. 5</w:t>
            </w:r>
            <w:r w:rsidR="007C23A4">
              <w:rPr>
                <w:rFonts w:ascii="Calibri" w:hAnsi="Calibri" w:cs="Calibri"/>
              </w:rPr>
              <w:t>6</w:t>
            </w:r>
            <w:r w:rsidRPr="00766C63">
              <w:rPr>
                <w:rFonts w:ascii="Calibri" w:hAnsi="Calibri" w:cs="Calibri"/>
              </w:rPr>
              <w:t xml:space="preserve">, </w:t>
            </w:r>
            <w:r w:rsidR="007C23A4">
              <w:rPr>
                <w:rFonts w:ascii="Calibri" w:hAnsi="Calibri" w:cs="Calibri"/>
              </w:rPr>
              <w:t>a</w:t>
            </w:r>
            <w:r w:rsidRPr="00766C63">
              <w:rPr>
                <w:rFonts w:ascii="Calibri" w:hAnsi="Calibri" w:cs="Calibri"/>
              </w:rPr>
              <w:t>li</w:t>
            </w:r>
            <w:r w:rsidR="007C23A4">
              <w:rPr>
                <w:rFonts w:ascii="Calibri" w:hAnsi="Calibri" w:cs="Calibri"/>
              </w:rPr>
              <w:t>n. 1</w:t>
            </w:r>
            <w:r w:rsidRPr="00766C63">
              <w:rPr>
                <w:rFonts w:ascii="Calibri" w:hAnsi="Calibri" w:cs="Calibri"/>
              </w:rPr>
              <w:t>, la cantitate se completează 1.</w:t>
            </w:r>
          </w:p>
          <w:p w14:paraId="75F0B1CA" w14:textId="77777777" w:rsidR="00F075D6" w:rsidRPr="00766C63" w:rsidRDefault="00F075D6" w:rsidP="00E052B9">
            <w:pPr>
              <w:numPr>
                <w:ilvl w:val="0"/>
                <w:numId w:val="5"/>
              </w:numPr>
              <w:jc w:val="both"/>
              <w:rPr>
                <w:rFonts w:ascii="Calibri" w:hAnsi="Calibri" w:cs="Calibri"/>
              </w:rPr>
            </w:pPr>
            <w:r w:rsidRPr="00766C63">
              <w:rPr>
                <w:rFonts w:ascii="Calibri" w:hAnsi="Calibri" w:cs="Calibri"/>
              </w:rPr>
              <w:t>Preț unitar fără TVA (lei) – se completează prețul unitar fără TVA folosit la estimarea cheltuielii.</w:t>
            </w:r>
          </w:p>
          <w:p w14:paraId="2DE18DDE" w14:textId="03BAF279" w:rsidR="00F075D6" w:rsidRPr="00766C63" w:rsidRDefault="00F075D6" w:rsidP="00E052B9">
            <w:pPr>
              <w:numPr>
                <w:ilvl w:val="0"/>
                <w:numId w:val="5"/>
              </w:numPr>
              <w:jc w:val="both"/>
              <w:rPr>
                <w:rFonts w:ascii="Calibri" w:hAnsi="Calibri" w:cs="Calibri"/>
              </w:rPr>
            </w:pPr>
            <w:r w:rsidRPr="00766C63">
              <w:rPr>
                <w:rFonts w:ascii="Calibri" w:hAnsi="Calibri" w:cs="Calibri"/>
              </w:rPr>
              <w:t>Procent TVA – TVA-</w:t>
            </w:r>
            <w:proofErr w:type="spellStart"/>
            <w:r w:rsidRPr="00766C63">
              <w:rPr>
                <w:rFonts w:ascii="Calibri" w:hAnsi="Calibri" w:cs="Calibri"/>
              </w:rPr>
              <w:t>ul</w:t>
            </w:r>
            <w:proofErr w:type="spellEnd"/>
            <w:r w:rsidRPr="00766C63">
              <w:rPr>
                <w:rFonts w:ascii="Calibri" w:hAnsi="Calibri" w:cs="Calibri"/>
              </w:rPr>
              <w:t xml:space="preserve"> este 0.</w:t>
            </w:r>
          </w:p>
          <w:p w14:paraId="410C3E50" w14:textId="77777777" w:rsidR="00F075D6" w:rsidRPr="00766C63" w:rsidRDefault="00F075D6" w:rsidP="00E052B9">
            <w:pPr>
              <w:numPr>
                <w:ilvl w:val="0"/>
                <w:numId w:val="5"/>
              </w:numPr>
              <w:jc w:val="both"/>
              <w:rPr>
                <w:rFonts w:ascii="Calibri" w:hAnsi="Calibri" w:cs="Calibri"/>
              </w:rPr>
            </w:pPr>
            <w:r w:rsidRPr="00766C63">
              <w:rPr>
                <w:rFonts w:ascii="Calibri" w:hAnsi="Calibri" w:cs="Calibri"/>
              </w:rPr>
              <w:lastRenderedPageBreak/>
              <w:t>Valoare totală fără TVA (lei) - se calculează automat de sistemul informatic.</w:t>
            </w:r>
          </w:p>
          <w:p w14:paraId="0DBF538A" w14:textId="77777777" w:rsidR="00F075D6" w:rsidRPr="00766C63" w:rsidRDefault="00F075D6" w:rsidP="00E052B9">
            <w:pPr>
              <w:numPr>
                <w:ilvl w:val="0"/>
                <w:numId w:val="5"/>
              </w:numPr>
              <w:jc w:val="both"/>
              <w:rPr>
                <w:rFonts w:ascii="Calibri" w:hAnsi="Calibri" w:cs="Calibri"/>
              </w:rPr>
            </w:pPr>
            <w:r w:rsidRPr="00766C63">
              <w:rPr>
                <w:rFonts w:ascii="Calibri" w:hAnsi="Calibri" w:cs="Calibri"/>
              </w:rPr>
              <w:t>Valoare TVA (lei) - se calculează automat de sistemul informatic.</w:t>
            </w:r>
          </w:p>
          <w:p w14:paraId="7FF48BC1" w14:textId="77777777" w:rsidR="00F075D6" w:rsidRPr="00766C63" w:rsidRDefault="00F075D6" w:rsidP="00E052B9">
            <w:pPr>
              <w:numPr>
                <w:ilvl w:val="0"/>
                <w:numId w:val="5"/>
              </w:numPr>
              <w:jc w:val="both"/>
              <w:rPr>
                <w:rFonts w:ascii="Calibri" w:hAnsi="Calibri" w:cs="Calibri"/>
              </w:rPr>
            </w:pPr>
            <w:r w:rsidRPr="00766C63">
              <w:rPr>
                <w:rFonts w:ascii="Calibri" w:hAnsi="Calibri" w:cs="Calibri"/>
              </w:rPr>
              <w:t>Cheltuieli eligibile fără TVA – se completează cu valoarea totală fără TVA, calculată de sistem, dacă cheltuiala în integralitatea ei are legătură directă cu proiectul, sau se include valoarea cheltuielii eligibile aferente proiectului și se completează în câmpul </w:t>
            </w:r>
            <w:r w:rsidRPr="00766C63">
              <w:rPr>
                <w:rFonts w:ascii="Calibri" w:hAnsi="Calibri" w:cs="Calibri"/>
                <w:i/>
                <w:iCs/>
              </w:rPr>
              <w:t>Justificare </w:t>
            </w:r>
            <w:r w:rsidRPr="00766C63">
              <w:rPr>
                <w:rFonts w:ascii="Calibri" w:hAnsi="Calibri" w:cs="Calibri"/>
              </w:rPr>
              <w:t>modul de calcul a valorii eligibile.</w:t>
            </w:r>
            <w:r w:rsidRPr="00766C63">
              <w:rPr>
                <w:rFonts w:ascii="Calibri" w:hAnsi="Calibri" w:cs="Calibri"/>
                <w:i/>
              </w:rPr>
              <w:t xml:space="preserve"> </w:t>
            </w:r>
          </w:p>
          <w:p w14:paraId="63A254E9" w14:textId="77777777" w:rsidR="00F075D6" w:rsidRPr="00766C63" w:rsidRDefault="00F075D6" w:rsidP="00E052B9">
            <w:pPr>
              <w:numPr>
                <w:ilvl w:val="0"/>
                <w:numId w:val="5"/>
              </w:numPr>
              <w:jc w:val="both"/>
              <w:rPr>
                <w:rFonts w:ascii="Calibri" w:hAnsi="Calibri" w:cs="Calibri"/>
              </w:rPr>
            </w:pPr>
            <w:r w:rsidRPr="00766C63">
              <w:rPr>
                <w:rFonts w:ascii="Calibri" w:hAnsi="Calibri" w:cs="Calibri"/>
              </w:rPr>
              <w:t>TVA eligibil – se selectează DA, dacă TVA este nerecuperabil și NU, în caz contrar.</w:t>
            </w:r>
          </w:p>
          <w:p w14:paraId="65A05AC4" w14:textId="77777777" w:rsidR="00F075D6" w:rsidRPr="00766C63" w:rsidRDefault="00F075D6" w:rsidP="00E052B9">
            <w:pPr>
              <w:numPr>
                <w:ilvl w:val="0"/>
                <w:numId w:val="5"/>
              </w:numPr>
              <w:jc w:val="both"/>
              <w:rPr>
                <w:rFonts w:ascii="Calibri" w:hAnsi="Calibri" w:cs="Calibri"/>
              </w:rPr>
            </w:pPr>
            <w:r w:rsidRPr="00766C63">
              <w:rPr>
                <w:rFonts w:ascii="Calibri" w:hAnsi="Calibri" w:cs="Calibri"/>
              </w:rPr>
              <w:t xml:space="preserve">Justificare – se completează cu justificarea necesității cheltuielii și cu modul de calcul al cheltuielii eligibile, dacă aceasta diferă față de cheltuiala totală. </w:t>
            </w:r>
          </w:p>
          <w:p w14:paraId="53C6EF2A" w14:textId="77777777" w:rsidR="00F075D6" w:rsidRPr="00766C63" w:rsidRDefault="00F075D6" w:rsidP="00E052B9">
            <w:pPr>
              <w:numPr>
                <w:ilvl w:val="0"/>
                <w:numId w:val="5"/>
              </w:numPr>
              <w:jc w:val="both"/>
              <w:rPr>
                <w:rFonts w:ascii="Calibri" w:hAnsi="Calibri" w:cs="Calibri"/>
              </w:rPr>
            </w:pPr>
            <w:r w:rsidRPr="00766C63">
              <w:rPr>
                <w:rFonts w:ascii="Calibri" w:hAnsi="Calibri" w:cs="Calibri"/>
              </w:rPr>
              <w:t xml:space="preserve">Nerambursabil (lei): </w:t>
            </w:r>
          </w:p>
          <w:p w14:paraId="11D1EF8F" w14:textId="77777777" w:rsidR="00F075D6" w:rsidRPr="00766C63" w:rsidRDefault="00F075D6" w:rsidP="00E052B9">
            <w:pPr>
              <w:numPr>
                <w:ilvl w:val="0"/>
                <w:numId w:val="5"/>
              </w:numPr>
              <w:contextualSpacing/>
              <w:jc w:val="both"/>
              <w:rPr>
                <w:rFonts w:ascii="Calibri" w:eastAsia="Calibri" w:hAnsi="Calibri" w:cs="Calibri"/>
                <w:bCs/>
              </w:rPr>
            </w:pPr>
            <w:r w:rsidRPr="00766C63">
              <w:rPr>
                <w:rFonts w:ascii="Calibri" w:hAnsi="Calibri" w:cs="Calibri"/>
              </w:rPr>
              <w:t>Valoarea nerambursabilă va fi calculată automat.</w:t>
            </w:r>
          </w:p>
          <w:p w14:paraId="3DDFF77F" w14:textId="77777777" w:rsidR="00F075D6" w:rsidRPr="00766C63" w:rsidRDefault="00F075D6" w:rsidP="00E052B9">
            <w:pPr>
              <w:pStyle w:val="Listparagraf"/>
              <w:numPr>
                <w:ilvl w:val="0"/>
                <w:numId w:val="5"/>
              </w:numPr>
              <w:rPr>
                <w:rFonts w:ascii="Calibri" w:eastAsia="Calibri" w:hAnsi="Calibri" w:cs="Calibri"/>
                <w:bCs/>
                <w:sz w:val="24"/>
                <w:szCs w:val="24"/>
                <w:lang w:eastAsia="ro-RO"/>
              </w:rPr>
            </w:pPr>
            <w:r w:rsidRPr="00766C63">
              <w:rPr>
                <w:rFonts w:ascii="Calibri" w:eastAsia="Calibri" w:hAnsi="Calibri" w:cs="Calibri"/>
                <w:bCs/>
                <w:sz w:val="24"/>
                <w:szCs w:val="24"/>
                <w:lang w:eastAsia="ro-RO"/>
              </w:rPr>
              <w:t>Ajutor de stat: se selectează DA sau NU, în funcție de proiect. În cazul proiectelor de AT se va selecta NU.</w:t>
            </w:r>
          </w:p>
          <w:p w14:paraId="69B9E4F9" w14:textId="77777777" w:rsidR="00F075D6" w:rsidRPr="00766C63" w:rsidRDefault="00F075D6" w:rsidP="00F64A1E">
            <w:pPr>
              <w:rPr>
                <w:rFonts w:ascii="Calibri" w:eastAsia="Calibri" w:hAnsi="Calibri" w:cs="Calibri"/>
                <w:bCs/>
              </w:rPr>
            </w:pPr>
            <w:r w:rsidRPr="00766C63">
              <w:rPr>
                <w:rFonts w:ascii="Calibri" w:eastAsia="Calibri" w:hAnsi="Calibri" w:cs="Calibri"/>
                <w:bCs/>
              </w:rPr>
              <w:t>În cazul utilizării MySMIS 2021 câmpurile de completat sunt cele de mai jos:</w:t>
            </w:r>
          </w:p>
          <w:p w14:paraId="1B92020C" w14:textId="77777777" w:rsidR="00F075D6" w:rsidRPr="00766C63" w:rsidRDefault="00F075D6" w:rsidP="00F64A1E">
            <w:pPr>
              <w:rPr>
                <w:rFonts w:ascii="Calibri" w:eastAsia="Calibri" w:hAnsi="Calibri" w:cs="Calibri"/>
                <w:bCs/>
              </w:rPr>
            </w:pPr>
            <w:r w:rsidRPr="00766C63">
              <w:rPr>
                <w:rFonts w:ascii="Calibri" w:hAnsi="Calibri" w:cs="Calibri"/>
                <w:noProof/>
              </w:rPr>
              <w:drawing>
                <wp:inline distT="0" distB="0" distL="0" distR="0" wp14:anchorId="2A25A322" wp14:editId="00F00B73">
                  <wp:extent cx="6151880" cy="3844925"/>
                  <wp:effectExtent l="0" t="0" r="1270" b="3175"/>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51880" cy="3844925"/>
                          </a:xfrm>
                          <a:prstGeom prst="rect">
                            <a:avLst/>
                          </a:prstGeom>
                        </pic:spPr>
                      </pic:pic>
                    </a:graphicData>
                  </a:graphic>
                </wp:inline>
              </w:drawing>
            </w:r>
          </w:p>
          <w:p w14:paraId="4B6534D1" w14:textId="77777777" w:rsidR="00F075D6" w:rsidRPr="00766C63" w:rsidRDefault="00F075D6" w:rsidP="00F64A1E">
            <w:pPr>
              <w:rPr>
                <w:rFonts w:ascii="Calibri" w:eastAsia="Calibri" w:hAnsi="Calibri" w:cs="Calibri"/>
                <w:b/>
                <w:bCs/>
              </w:rPr>
            </w:pPr>
          </w:p>
          <w:p w14:paraId="04A80115" w14:textId="77777777" w:rsidR="00F075D6" w:rsidRPr="00766C63" w:rsidRDefault="00F075D6" w:rsidP="00F64A1E">
            <w:pPr>
              <w:rPr>
                <w:rFonts w:ascii="Calibri" w:eastAsia="Calibri" w:hAnsi="Calibri" w:cs="Calibri"/>
                <w:b/>
                <w:bCs/>
              </w:rPr>
            </w:pPr>
            <w:r w:rsidRPr="00766C63">
              <w:rPr>
                <w:rFonts w:ascii="Calibri" w:hAnsi="Calibri" w:cs="Calibri"/>
                <w:noProof/>
              </w:rPr>
              <w:lastRenderedPageBreak/>
              <w:drawing>
                <wp:inline distT="0" distB="0" distL="0" distR="0" wp14:anchorId="13F3E1D1" wp14:editId="0E2ADAC2">
                  <wp:extent cx="6151880" cy="3844925"/>
                  <wp:effectExtent l="0" t="0" r="1270" b="3175"/>
                  <wp:docPr id="18"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51880" cy="3844925"/>
                          </a:xfrm>
                          <a:prstGeom prst="rect">
                            <a:avLst/>
                          </a:prstGeom>
                        </pic:spPr>
                      </pic:pic>
                    </a:graphicData>
                  </a:graphic>
                </wp:inline>
              </w:drawing>
            </w:r>
          </w:p>
          <w:p w14:paraId="3C3E3D39" w14:textId="77777777" w:rsidR="00F075D6" w:rsidRPr="00766C63" w:rsidRDefault="00F075D6" w:rsidP="00F64A1E">
            <w:pPr>
              <w:rPr>
                <w:rFonts w:ascii="Calibri" w:eastAsia="Calibri" w:hAnsi="Calibri" w:cs="Calibri"/>
                <w:bCs/>
              </w:rPr>
            </w:pPr>
            <w:r w:rsidRPr="00766C63">
              <w:rPr>
                <w:rFonts w:ascii="Calibri" w:eastAsia="Calibri" w:hAnsi="Calibri" w:cs="Calibri"/>
                <w:b/>
                <w:bCs/>
              </w:rPr>
              <w:t xml:space="preserve">Atenție: </w:t>
            </w:r>
            <w:r w:rsidRPr="00766C63">
              <w:rPr>
                <w:rFonts w:ascii="Calibri" w:eastAsia="Calibri" w:hAnsi="Calibri" w:cs="Calibri"/>
                <w:bCs/>
              </w:rPr>
              <w:t>Declarația unică se va genera și atașa doar după completarea integrală a bugetului.</w:t>
            </w:r>
          </w:p>
          <w:p w14:paraId="3ABF8F32" w14:textId="77777777" w:rsidR="00F075D6" w:rsidRPr="00766C63" w:rsidRDefault="00F075D6" w:rsidP="00F64A1E">
            <w:pPr>
              <w:rPr>
                <w:rFonts w:ascii="Calibri" w:eastAsia="Calibri" w:hAnsi="Calibri" w:cs="Calibri"/>
                <w:b/>
                <w:bCs/>
              </w:rPr>
            </w:pPr>
          </w:p>
          <w:p w14:paraId="66968F8E" w14:textId="77777777" w:rsidR="00F075D6" w:rsidRPr="00766C63" w:rsidRDefault="00F075D6" w:rsidP="00F64A1E">
            <w:pPr>
              <w:jc w:val="both"/>
              <w:rPr>
                <w:rFonts w:ascii="Calibri" w:hAnsi="Calibri" w:cs="Calibri"/>
                <w:b/>
              </w:rPr>
            </w:pPr>
            <w:r w:rsidRPr="00766C63">
              <w:rPr>
                <w:rFonts w:ascii="Calibri" w:hAnsi="Calibri" w:cs="Calibri"/>
                <w:b/>
              </w:rPr>
              <w:t>Atenție:</w:t>
            </w:r>
          </w:p>
          <w:p w14:paraId="390E1E51" w14:textId="77777777" w:rsidR="00F075D6" w:rsidRPr="00766C63" w:rsidRDefault="00F075D6" w:rsidP="00F64A1E">
            <w:pPr>
              <w:ind w:right="135"/>
              <w:jc w:val="both"/>
              <w:rPr>
                <w:rFonts w:ascii="Calibri" w:hAnsi="Calibri" w:cs="Calibri"/>
              </w:rPr>
            </w:pPr>
            <w:r w:rsidRPr="00766C63">
              <w:rPr>
                <w:rFonts w:ascii="Calibri" w:hAnsi="Calibri" w:cs="Calibri"/>
              </w:rPr>
              <w:t>La această funcție se pot atașa orice documente care permit evaluarea estimării cheltuielilor bugetare ale proiectului.</w:t>
            </w:r>
          </w:p>
          <w:p w14:paraId="6DADDA32" w14:textId="77777777" w:rsidR="00F075D6" w:rsidRPr="00766C63" w:rsidRDefault="00F075D6" w:rsidP="00F64A1E">
            <w:pPr>
              <w:ind w:right="135"/>
              <w:jc w:val="both"/>
              <w:rPr>
                <w:rFonts w:ascii="Calibri" w:hAnsi="Calibri" w:cs="Calibri"/>
              </w:rPr>
            </w:pPr>
          </w:p>
        </w:tc>
      </w:tr>
    </w:tbl>
    <w:p w14:paraId="18992492"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7F1A26DC" w14:textId="2F35FE10" w:rsidR="00FF3D78" w:rsidRPr="006E74D2" w:rsidRDefault="00FF3D78"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25: Buget</w:t>
      </w:r>
      <w:r w:rsidR="002853A9" w:rsidRPr="006E74D2">
        <w:rPr>
          <w:rFonts w:asciiTheme="minorHAnsi" w:hAnsiTheme="minorHAnsi" w:cstheme="minorHAnsi"/>
          <w:sz w:val="24"/>
          <w:szCs w:val="24"/>
        </w:rPr>
        <w:t xml:space="preserve"> </w:t>
      </w:r>
      <w:r w:rsidRPr="006E74D2">
        <w:rPr>
          <w:rFonts w:asciiTheme="minorHAnsi" w:hAnsiTheme="minorHAnsi" w:cstheme="minorHAnsi"/>
          <w:sz w:val="24"/>
          <w:szCs w:val="24"/>
        </w:rPr>
        <w:t>- domeniu de intervenție</w:t>
      </w:r>
    </w:p>
    <w:p w14:paraId="5B14E393" w14:textId="42B1A479" w:rsidR="00FF3D78" w:rsidRPr="00766C63" w:rsidRDefault="00FF3D78"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3EFC1589" w14:textId="77777777" w:rsidTr="00F64A1E">
        <w:trPr>
          <w:trHeight w:val="466"/>
        </w:trPr>
        <w:tc>
          <w:tcPr>
            <w:tcW w:w="969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45B22D9"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6754D42B" w14:textId="77777777" w:rsidR="00F075D6" w:rsidRPr="00766C63" w:rsidRDefault="00F075D6" w:rsidP="00F64A1E">
            <w:pPr>
              <w:ind w:right="116"/>
              <w:jc w:val="both"/>
              <w:rPr>
                <w:rFonts w:ascii="Calibri" w:hAnsi="Calibri" w:cs="Calibri"/>
              </w:rPr>
            </w:pPr>
            <w:r w:rsidRPr="00766C63">
              <w:rPr>
                <w:rFonts w:ascii="Calibri" w:hAnsi="Calibri" w:cs="Calibri"/>
              </w:rPr>
              <w:t>Dacă sistemul permite selectarea mai multor domenii de intervenție, bugetul total al proiectului se va împărți între acestea. Valoarea totală aferentă câmpurilor de intervenție selectate trebuie să fie egală cu valoarea eligibilă a proiectului rezultată conform secțiunii Buget proiect.</w:t>
            </w:r>
          </w:p>
          <w:p w14:paraId="186B544C" w14:textId="77777777" w:rsidR="00463922" w:rsidRPr="006A5D72" w:rsidRDefault="00463922" w:rsidP="00463922">
            <w:pPr>
              <w:ind w:right="116"/>
              <w:jc w:val="both"/>
              <w:rPr>
                <w:rFonts w:ascii="Calibri" w:hAnsi="Calibri" w:cs="Calibri"/>
              </w:rPr>
            </w:pPr>
            <w:r>
              <w:rPr>
                <w:rFonts w:ascii="Calibri" w:hAnsi="Calibri" w:cs="Calibri"/>
              </w:rPr>
              <w:t xml:space="preserve">Având în vedere împărțirea bugetului proiectului în </w:t>
            </w:r>
            <w:r w:rsidRPr="006A5D72">
              <w:rPr>
                <w:rFonts w:ascii="Calibri" w:hAnsi="Calibri" w:cs="Calibri"/>
              </w:rPr>
              <w:t>2 categorii de costuri:</w:t>
            </w:r>
          </w:p>
          <w:p w14:paraId="688D9CBB" w14:textId="68874692" w:rsidR="00463922" w:rsidRPr="009B12C8" w:rsidRDefault="00463922" w:rsidP="009B12C8">
            <w:pPr>
              <w:pStyle w:val="Listparagraf"/>
              <w:numPr>
                <w:ilvl w:val="0"/>
                <w:numId w:val="27"/>
              </w:numPr>
              <w:ind w:right="116"/>
              <w:jc w:val="both"/>
              <w:rPr>
                <w:rFonts w:ascii="Calibri" w:hAnsi="Calibri" w:cs="Calibri"/>
              </w:rPr>
            </w:pPr>
            <w:r w:rsidRPr="009B12C8">
              <w:rPr>
                <w:rFonts w:ascii="Calibri" w:hAnsi="Calibri" w:cs="Calibri"/>
              </w:rPr>
              <w:t>costuri directe cu personalul – costuri de bază pentru rata forfetară, care se încadrează la domeniul de intervenție 180;</w:t>
            </w:r>
          </w:p>
          <w:p w14:paraId="1BC2A9D2" w14:textId="28AB43C7" w:rsidR="00463922" w:rsidRPr="009B12C8" w:rsidRDefault="00463922" w:rsidP="009B12C8">
            <w:pPr>
              <w:pStyle w:val="Listparagraf"/>
              <w:numPr>
                <w:ilvl w:val="0"/>
                <w:numId w:val="27"/>
              </w:numPr>
              <w:ind w:right="116"/>
              <w:jc w:val="both"/>
              <w:rPr>
                <w:rFonts w:ascii="Calibri" w:hAnsi="Calibri" w:cs="Calibri"/>
              </w:rPr>
            </w:pPr>
            <w:r w:rsidRPr="009B12C8">
              <w:rPr>
                <w:rFonts w:ascii="Calibri" w:hAnsi="Calibri" w:cs="Calibri"/>
              </w:rPr>
              <w:t xml:space="preserve">o rată forfetară de maximum 40% care să acopere restul costurilor operațiunii, care include costuri aferente domeniilor de intervenție 179, 181 și 182,  </w:t>
            </w:r>
          </w:p>
          <w:p w14:paraId="3C5C60D8" w14:textId="3F453907" w:rsidR="00F075D6" w:rsidRPr="00766C63" w:rsidRDefault="00463922" w:rsidP="00463922">
            <w:pPr>
              <w:ind w:right="116"/>
              <w:jc w:val="both"/>
              <w:rPr>
                <w:rFonts w:ascii="Calibri" w:hAnsi="Calibri" w:cs="Calibri"/>
              </w:rPr>
            </w:pPr>
            <w:r>
              <w:rPr>
                <w:rFonts w:ascii="Calibri" w:hAnsi="Calibri" w:cs="Calibri"/>
              </w:rPr>
              <w:t>solicitantul finanțării</w:t>
            </w:r>
            <w:r w:rsidR="00F075D6" w:rsidRPr="00766C63">
              <w:rPr>
                <w:rFonts w:ascii="Calibri" w:hAnsi="Calibri" w:cs="Calibri"/>
              </w:rPr>
              <w:t xml:space="preserve"> va completa valoarea eligibilă totală a proiectului așa cum a rezultat de la secțiunea Buget – proiect.</w:t>
            </w:r>
          </w:p>
        </w:tc>
      </w:tr>
    </w:tbl>
    <w:p w14:paraId="67D30527" w14:textId="77777777" w:rsidR="00F075D6" w:rsidRDefault="00F075D6" w:rsidP="00F075D6">
      <w:pPr>
        <w:pStyle w:val="sporden"/>
        <w:jc w:val="both"/>
        <w:rPr>
          <w:rFonts w:ascii="Calibri" w:hAnsi="Calibri" w:cs="Calibri"/>
          <w:color w:val="auto"/>
          <w:sz w:val="24"/>
          <w:szCs w:val="24"/>
          <w:shd w:val="clear" w:color="auto" w:fill="FFFFFF"/>
        </w:rPr>
      </w:pPr>
    </w:p>
    <w:p w14:paraId="61023015" w14:textId="77777777" w:rsidR="00463922" w:rsidRPr="00766C63" w:rsidRDefault="00463922" w:rsidP="00F075D6">
      <w:pPr>
        <w:pStyle w:val="sporden"/>
        <w:jc w:val="both"/>
        <w:rPr>
          <w:rFonts w:ascii="Calibri" w:hAnsi="Calibri" w:cs="Calibri"/>
          <w:color w:val="auto"/>
          <w:sz w:val="24"/>
          <w:szCs w:val="24"/>
          <w:shd w:val="clear" w:color="auto" w:fill="FFFFFF"/>
        </w:rPr>
      </w:pPr>
    </w:p>
    <w:p w14:paraId="50F5255F" w14:textId="71EEAF9C" w:rsidR="00FF3D78" w:rsidRPr="006E74D2" w:rsidRDefault="00FF3D78"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lastRenderedPageBreak/>
        <w:t>Secțiunea 26: Buget- formă de sprijin</w:t>
      </w:r>
    </w:p>
    <w:p w14:paraId="0951FD1F" w14:textId="06383D12" w:rsidR="00FF3D78" w:rsidRPr="00766C63" w:rsidRDefault="00FF3D78"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6C82CE9A" w14:textId="77777777" w:rsidTr="00F64A1E">
        <w:trPr>
          <w:trHeight w:val="358"/>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472CD5A4"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1E0CCF8B" w14:textId="77777777" w:rsidR="00F075D6" w:rsidRPr="00766C63" w:rsidRDefault="00F075D6" w:rsidP="00F64A1E">
            <w:pPr>
              <w:ind w:right="135"/>
              <w:jc w:val="both"/>
              <w:rPr>
                <w:rFonts w:ascii="Calibri" w:hAnsi="Calibri" w:cs="Calibri"/>
              </w:rPr>
            </w:pPr>
            <w:r w:rsidRPr="00766C63">
              <w:rPr>
                <w:rFonts w:ascii="Calibri" w:hAnsi="Calibri" w:cs="Calibri"/>
              </w:rPr>
              <w:t>În câmpul Formă de sprijin se selectează din nomenclator categoria 01 Grant nerambursabil și se completează valoarea eligibilă totală a proiectului la câmpul „Buget eligibil”.</w:t>
            </w:r>
          </w:p>
        </w:tc>
      </w:tr>
    </w:tbl>
    <w:p w14:paraId="1ABE2379" w14:textId="5872A040" w:rsidR="00AE747C" w:rsidRPr="006E74D2" w:rsidRDefault="00AE747C"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27: Buget- dimensiune punere în practică teritorială</w:t>
      </w:r>
    </w:p>
    <w:p w14:paraId="337F23D9" w14:textId="4C8C1738" w:rsidR="00AE747C" w:rsidRPr="00766C63" w:rsidRDefault="00AE747C"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28DECCE7" w14:textId="77777777" w:rsidTr="00F64A1E">
        <w:trPr>
          <w:trHeight w:val="252"/>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3E227FAA"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4C886D88" w14:textId="25D51F77" w:rsidR="00F075D6" w:rsidRPr="00074388" w:rsidRDefault="0025597E" w:rsidP="00074388">
            <w:pPr>
              <w:ind w:right="137"/>
              <w:jc w:val="both"/>
              <w:rPr>
                <w:rFonts w:asciiTheme="minorHAnsi" w:hAnsiTheme="minorHAnsi" w:cstheme="minorHAnsi"/>
              </w:rPr>
            </w:pPr>
            <w:r w:rsidRPr="00074388">
              <w:rPr>
                <w:rFonts w:asciiTheme="minorHAnsi" w:hAnsiTheme="minorHAnsi" w:cstheme="minorHAnsi"/>
              </w:rPr>
              <w:t xml:space="preserve">La </w:t>
            </w:r>
            <w:r w:rsidR="00F075D6" w:rsidRPr="00074388">
              <w:rPr>
                <w:rFonts w:asciiTheme="minorHAnsi" w:hAnsiTheme="minorHAnsi" w:cstheme="minorHAnsi"/>
              </w:rPr>
              <w:t>câmp</w:t>
            </w:r>
            <w:r w:rsidRPr="00074388">
              <w:rPr>
                <w:rFonts w:asciiTheme="minorHAnsi" w:hAnsiTheme="minorHAnsi" w:cstheme="minorHAnsi"/>
              </w:rPr>
              <w:t>ul ”Abordare mecanism aplicare teritorială”</w:t>
            </w:r>
            <w:r w:rsidR="00F075D6" w:rsidRPr="00074388">
              <w:rPr>
                <w:rFonts w:asciiTheme="minorHAnsi" w:hAnsiTheme="minorHAnsi" w:cstheme="minorHAnsi"/>
              </w:rPr>
              <w:t xml:space="preserve"> se selectează din nomenclator </w:t>
            </w:r>
            <w:r w:rsidRPr="00074388">
              <w:rPr>
                <w:rFonts w:asciiTheme="minorHAnsi" w:hAnsiTheme="minorHAnsi" w:cstheme="minorHAnsi"/>
              </w:rPr>
              <w:t>opțiunea AA-Alte abordări, iar la câmpul ”</w:t>
            </w:r>
            <w:r w:rsidRPr="00074388">
              <w:rPr>
                <w:rFonts w:asciiTheme="minorHAnsi" w:hAnsiTheme="minorHAnsi" w:cstheme="minorHAnsi"/>
                <w:u w:val="single"/>
              </w:rPr>
              <w:t>Tip mecanism aplicare teritorială</w:t>
            </w:r>
            <w:r w:rsidRPr="00074388">
              <w:rPr>
                <w:rFonts w:asciiTheme="minorHAnsi" w:hAnsiTheme="minorHAnsi" w:cstheme="minorHAnsi"/>
              </w:rPr>
              <w:t>”, se selectează opțiunea ”</w:t>
            </w:r>
            <w:r w:rsidRPr="00074388">
              <w:rPr>
                <w:rFonts w:asciiTheme="minorHAnsi" w:hAnsiTheme="minorHAnsi" w:cstheme="minorHAnsi"/>
                <w:i/>
                <w:iCs/>
              </w:rPr>
              <w:t>NICIO ORIENTARE -</w:t>
            </w:r>
            <w:r w:rsidRPr="00074388">
              <w:rPr>
                <w:rFonts w:asciiTheme="minorHAnsi" w:hAnsiTheme="minorHAnsi" w:cstheme="minorHAnsi"/>
              </w:rPr>
              <w:t xml:space="preserve"> </w:t>
            </w:r>
            <w:r w:rsidRPr="00074388">
              <w:rPr>
                <w:rFonts w:asciiTheme="minorHAnsi" w:hAnsiTheme="minorHAnsi" w:cstheme="minorHAnsi"/>
                <w:i/>
                <w:iCs/>
              </w:rPr>
              <w:t>Nicio orientare teritorială</w:t>
            </w:r>
            <w:r w:rsidRPr="00074388">
              <w:rPr>
                <w:rFonts w:asciiTheme="minorHAnsi" w:hAnsiTheme="minorHAnsi" w:cstheme="minorHAnsi"/>
              </w:rPr>
              <w:t>”</w:t>
            </w:r>
            <w:r w:rsidR="00F075D6" w:rsidRPr="00074388">
              <w:rPr>
                <w:rFonts w:asciiTheme="minorHAnsi" w:hAnsiTheme="minorHAnsi" w:cstheme="minorHAnsi"/>
              </w:rPr>
              <w:t xml:space="preserve"> și se completează valoarea eligibilă totală a proiectului la câmpul „Buget eligibil”.</w:t>
            </w:r>
          </w:p>
        </w:tc>
      </w:tr>
    </w:tbl>
    <w:p w14:paraId="600C4F95" w14:textId="77777777" w:rsidR="004057ED" w:rsidRPr="00766C63" w:rsidRDefault="004057ED" w:rsidP="00F075D6">
      <w:pPr>
        <w:pStyle w:val="sporden"/>
        <w:jc w:val="both"/>
        <w:rPr>
          <w:rFonts w:ascii="Calibri" w:hAnsi="Calibri" w:cs="Calibri"/>
          <w:color w:val="auto"/>
          <w:sz w:val="24"/>
          <w:szCs w:val="24"/>
          <w:shd w:val="clear" w:color="auto" w:fill="FFFFFF"/>
        </w:rPr>
      </w:pPr>
    </w:p>
    <w:p w14:paraId="3DDEFDC8" w14:textId="01A764A8" w:rsidR="00AE747C" w:rsidRPr="006E74D2" w:rsidRDefault="00AE747C"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28: Buget- activitate economică</w:t>
      </w: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10D26344" w14:textId="77777777" w:rsidTr="00F64A1E">
        <w:trPr>
          <w:trHeight w:val="275"/>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590EE4F5"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2B727CF9" w14:textId="77777777" w:rsidR="00F075D6" w:rsidRPr="00766C63" w:rsidRDefault="00F075D6" w:rsidP="00F64A1E">
            <w:pPr>
              <w:jc w:val="both"/>
              <w:rPr>
                <w:rFonts w:ascii="Calibri" w:hAnsi="Calibri" w:cs="Calibri"/>
              </w:rPr>
            </w:pPr>
            <w:r w:rsidRPr="00766C63">
              <w:rPr>
                <w:rFonts w:ascii="Calibri" w:hAnsi="Calibri" w:cs="Calibri"/>
              </w:rPr>
              <w:t>Se va alege opțiunea potrivită pentru proiect.</w:t>
            </w:r>
          </w:p>
          <w:p w14:paraId="62311A7F" w14:textId="77777777" w:rsidR="00F075D6" w:rsidRPr="00766C63" w:rsidRDefault="00F075D6" w:rsidP="00F64A1E">
            <w:pPr>
              <w:jc w:val="both"/>
              <w:rPr>
                <w:rFonts w:ascii="Calibri" w:hAnsi="Calibri" w:cs="Calibri"/>
              </w:rPr>
            </w:pPr>
          </w:p>
        </w:tc>
      </w:tr>
    </w:tbl>
    <w:p w14:paraId="7236D51B"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1353CF36" w14:textId="1D56BA47" w:rsidR="00AE747C" w:rsidRPr="006E74D2" w:rsidRDefault="00AE747C"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29: Buget- Localizare</w:t>
      </w:r>
    </w:p>
    <w:p w14:paraId="05CB4FA4" w14:textId="3937CF5B" w:rsidR="00AE747C" w:rsidRPr="00766C63" w:rsidRDefault="00AE747C"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136F0642" w14:textId="77777777" w:rsidTr="00F64A1E">
        <w:trPr>
          <w:trHeight w:val="393"/>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0BC218ED"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3042F2F2" w14:textId="77777777" w:rsidR="00F075D6" w:rsidRPr="00766C63" w:rsidRDefault="00F075D6" w:rsidP="00F64A1E">
            <w:pPr>
              <w:jc w:val="both"/>
              <w:rPr>
                <w:rFonts w:ascii="Calibri" w:hAnsi="Calibri" w:cs="Calibri"/>
              </w:rPr>
            </w:pPr>
            <w:r w:rsidRPr="00766C63">
              <w:rPr>
                <w:rFonts w:ascii="Calibri" w:hAnsi="Calibri" w:cs="Calibri"/>
              </w:rPr>
              <w:t>Se va alege opțiunea potrivită pentru proiect.</w:t>
            </w:r>
          </w:p>
        </w:tc>
      </w:tr>
    </w:tbl>
    <w:p w14:paraId="254FCB60"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5D7A660D" w14:textId="0FAADC07" w:rsidR="00AE747C" w:rsidRPr="006E74D2" w:rsidRDefault="00AE747C"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30: Buget- Teme secundare în cadrul FSE+</w:t>
      </w:r>
    </w:p>
    <w:p w14:paraId="29B91917" w14:textId="38EE952D" w:rsidR="00AE747C" w:rsidRPr="00766C63" w:rsidRDefault="00AE747C"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0308B00F" w14:textId="77777777" w:rsidTr="00F64A1E">
        <w:trPr>
          <w:trHeight w:val="346"/>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2383E651"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162776E3" w14:textId="2E62057E" w:rsidR="00F075D6" w:rsidRPr="00766C63" w:rsidRDefault="00F075D6" w:rsidP="00F64A1E">
            <w:pPr>
              <w:ind w:right="142"/>
              <w:jc w:val="both"/>
              <w:rPr>
                <w:rFonts w:ascii="Calibri" w:hAnsi="Calibri" w:cs="Calibri"/>
              </w:rPr>
            </w:pPr>
            <w:r w:rsidRPr="00766C63">
              <w:rPr>
                <w:rFonts w:ascii="Calibri" w:hAnsi="Calibri" w:cs="Calibri"/>
              </w:rPr>
              <w:t xml:space="preserve">Solicitanții de finanțare în cadrul priorității  9 – AT a PR CENTRU 2021-2027 </w:t>
            </w:r>
            <w:r w:rsidR="005F6671">
              <w:rPr>
                <w:rFonts w:ascii="Calibri" w:hAnsi="Calibri" w:cs="Calibri"/>
              </w:rPr>
              <w:t xml:space="preserve">nu </w:t>
            </w:r>
            <w:r w:rsidRPr="00766C63">
              <w:rPr>
                <w:rFonts w:ascii="Calibri" w:hAnsi="Calibri" w:cs="Calibri"/>
              </w:rPr>
              <w:t>vor completa ace</w:t>
            </w:r>
            <w:r w:rsidR="005F6671">
              <w:rPr>
                <w:rFonts w:ascii="Calibri" w:hAnsi="Calibri" w:cs="Calibri"/>
              </w:rPr>
              <w:t>a</w:t>
            </w:r>
            <w:r w:rsidRPr="00766C63">
              <w:rPr>
                <w:rFonts w:ascii="Calibri" w:hAnsi="Calibri" w:cs="Calibri"/>
              </w:rPr>
              <w:t>st</w:t>
            </w:r>
            <w:r w:rsidR="005F6671">
              <w:rPr>
                <w:rFonts w:ascii="Calibri" w:hAnsi="Calibri" w:cs="Calibri"/>
              </w:rPr>
              <w:t>ă</w:t>
            </w:r>
            <w:r w:rsidRPr="00766C63">
              <w:rPr>
                <w:rFonts w:ascii="Calibri" w:hAnsi="Calibri" w:cs="Calibri"/>
              </w:rPr>
              <w:t xml:space="preserve"> </w:t>
            </w:r>
            <w:r w:rsidR="005F6671">
              <w:rPr>
                <w:rFonts w:ascii="Calibri" w:hAnsi="Calibri" w:cs="Calibri"/>
              </w:rPr>
              <w:t>secțiune</w:t>
            </w:r>
            <w:r w:rsidRPr="00766C63">
              <w:rPr>
                <w:rFonts w:ascii="Calibri" w:hAnsi="Calibri" w:cs="Calibri"/>
              </w:rPr>
              <w:t>.</w:t>
            </w:r>
          </w:p>
        </w:tc>
      </w:tr>
    </w:tbl>
    <w:p w14:paraId="7F56D326"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5001E0BD" w14:textId="5FF85B77" w:rsidR="00AE747C" w:rsidRPr="006E74D2" w:rsidRDefault="00AE747C"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31: Buget- Dimensiune egalitate de gen</w:t>
      </w:r>
    </w:p>
    <w:p w14:paraId="0570501F" w14:textId="45BA3F26" w:rsidR="00AE747C" w:rsidRPr="00766C63" w:rsidRDefault="00AE747C"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084A7149" w14:textId="77777777" w:rsidTr="00F64A1E">
        <w:trPr>
          <w:trHeight w:val="252"/>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3982B716"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66B6A7A6" w14:textId="017972D7" w:rsidR="00F075D6" w:rsidRPr="00766C63" w:rsidRDefault="00766C63" w:rsidP="00766C63">
            <w:pPr>
              <w:ind w:right="142"/>
              <w:jc w:val="both"/>
              <w:rPr>
                <w:rFonts w:ascii="Calibri" w:hAnsi="Calibri" w:cs="Calibri"/>
              </w:rPr>
            </w:pPr>
            <w:r>
              <w:rPr>
                <w:rFonts w:ascii="Calibri" w:hAnsi="Calibri" w:cs="Calibri"/>
              </w:rPr>
              <w:t>La câmpul ”</w:t>
            </w:r>
            <w:r w:rsidRPr="00766C63">
              <w:rPr>
                <w:rFonts w:ascii="Calibri" w:hAnsi="Calibri" w:cs="Calibri"/>
              </w:rPr>
              <w:t>Tip dimensiune a egalității de gen în cadrul FSE+,FEDR, FC și FTJ*</w:t>
            </w:r>
            <w:r>
              <w:rPr>
                <w:rFonts w:ascii="Calibri" w:hAnsi="Calibri" w:cs="Calibri"/>
              </w:rPr>
              <w:t xml:space="preserve">” se va selecta opțiunea </w:t>
            </w:r>
            <w:r w:rsidRPr="00766C63">
              <w:rPr>
                <w:rFonts w:ascii="Calibri" w:hAnsi="Calibri" w:cs="Calibri"/>
              </w:rPr>
              <w:t>”03 – Neutralitate de gen”, opțiune care corespunde întregului program</w:t>
            </w:r>
            <w:r>
              <w:t xml:space="preserve"> </w:t>
            </w:r>
            <w:r w:rsidRPr="00766C63">
              <w:rPr>
                <w:rFonts w:ascii="Calibri" w:hAnsi="Calibri" w:cs="Calibri"/>
              </w:rPr>
              <w:t xml:space="preserve">și se </w:t>
            </w:r>
            <w:r w:rsidR="005F6671">
              <w:rPr>
                <w:rFonts w:ascii="Calibri" w:hAnsi="Calibri" w:cs="Calibri"/>
              </w:rPr>
              <w:t xml:space="preserve">va </w:t>
            </w:r>
            <w:r w:rsidR="005F6671" w:rsidRPr="00766C63">
              <w:rPr>
                <w:rFonts w:ascii="Calibri" w:hAnsi="Calibri" w:cs="Calibri"/>
              </w:rPr>
              <w:t>completa</w:t>
            </w:r>
            <w:r w:rsidRPr="00766C63">
              <w:rPr>
                <w:rFonts w:ascii="Calibri" w:hAnsi="Calibri" w:cs="Calibri"/>
              </w:rPr>
              <w:t xml:space="preserve"> valoarea eligibilă totală a proiectului la câmpul „Buget eligibil”.</w:t>
            </w:r>
          </w:p>
        </w:tc>
      </w:tr>
    </w:tbl>
    <w:p w14:paraId="2AE8B92A" w14:textId="77777777" w:rsidR="00F075D6" w:rsidRDefault="00F075D6" w:rsidP="00F075D6">
      <w:pPr>
        <w:pStyle w:val="sporden"/>
        <w:jc w:val="both"/>
        <w:rPr>
          <w:rFonts w:ascii="Calibri" w:hAnsi="Calibri" w:cs="Calibri"/>
          <w:color w:val="auto"/>
          <w:sz w:val="24"/>
          <w:szCs w:val="24"/>
          <w:shd w:val="clear" w:color="auto" w:fill="FFFFFF"/>
        </w:rPr>
      </w:pPr>
    </w:p>
    <w:p w14:paraId="6DD4ADE6" w14:textId="77777777" w:rsidR="00463922" w:rsidRDefault="00463922" w:rsidP="00F075D6">
      <w:pPr>
        <w:pStyle w:val="sporden"/>
        <w:jc w:val="both"/>
        <w:rPr>
          <w:rFonts w:ascii="Calibri" w:hAnsi="Calibri" w:cs="Calibri"/>
          <w:color w:val="auto"/>
          <w:sz w:val="24"/>
          <w:szCs w:val="24"/>
          <w:shd w:val="clear" w:color="auto" w:fill="FFFFFF"/>
        </w:rPr>
      </w:pPr>
    </w:p>
    <w:p w14:paraId="151E8A24" w14:textId="77777777" w:rsidR="00463922" w:rsidRPr="00766C63" w:rsidRDefault="00463922" w:rsidP="00F075D6">
      <w:pPr>
        <w:pStyle w:val="sporden"/>
        <w:jc w:val="both"/>
        <w:rPr>
          <w:rFonts w:ascii="Calibri" w:hAnsi="Calibri" w:cs="Calibri"/>
          <w:color w:val="auto"/>
          <w:sz w:val="24"/>
          <w:szCs w:val="24"/>
          <w:shd w:val="clear" w:color="auto" w:fill="FFFFFF"/>
        </w:rPr>
      </w:pPr>
    </w:p>
    <w:p w14:paraId="59D9CA24" w14:textId="26AD3CD4" w:rsidR="00AE747C" w:rsidRPr="006E74D2" w:rsidRDefault="00AE747C"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lastRenderedPageBreak/>
        <w:t xml:space="preserve">Secțiunea 32: Buget- Strategii </w:t>
      </w:r>
      <w:proofErr w:type="spellStart"/>
      <w:r w:rsidRPr="006E74D2">
        <w:rPr>
          <w:rFonts w:asciiTheme="minorHAnsi" w:hAnsiTheme="minorHAnsi" w:cstheme="minorHAnsi"/>
          <w:sz w:val="24"/>
          <w:szCs w:val="24"/>
        </w:rPr>
        <w:t>macroregionale</w:t>
      </w:r>
      <w:proofErr w:type="spellEnd"/>
      <w:r w:rsidRPr="006E74D2">
        <w:rPr>
          <w:rFonts w:asciiTheme="minorHAnsi" w:hAnsiTheme="minorHAnsi" w:cstheme="minorHAnsi"/>
          <w:sz w:val="24"/>
          <w:szCs w:val="24"/>
        </w:rPr>
        <w:t xml:space="preserve"> și bazin maritim</w:t>
      </w:r>
    </w:p>
    <w:p w14:paraId="211A2549" w14:textId="26DCEB62" w:rsidR="00AE747C" w:rsidRPr="00766C63" w:rsidRDefault="00AE747C"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215F1B1B" w14:textId="77777777" w:rsidTr="00F64A1E">
        <w:trPr>
          <w:trHeight w:val="357"/>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4E6FDE2C"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34AB0EAF" w14:textId="069892C3" w:rsidR="00F075D6" w:rsidRPr="00766C63" w:rsidRDefault="00F075D6" w:rsidP="00F64A1E">
            <w:pPr>
              <w:ind w:right="135"/>
              <w:jc w:val="both"/>
              <w:rPr>
                <w:rFonts w:ascii="Calibri" w:hAnsi="Calibri" w:cs="Calibri"/>
              </w:rPr>
            </w:pPr>
            <w:r w:rsidRPr="00766C63">
              <w:rPr>
                <w:rFonts w:ascii="Calibri" w:hAnsi="Calibri" w:cs="Calibri"/>
              </w:rPr>
              <w:t xml:space="preserve">Solicitanții de finanțare în cadrul priorității  9 – AT a PR CENTRU 2021-2027 </w:t>
            </w:r>
            <w:r w:rsidR="005F6671">
              <w:rPr>
                <w:rFonts w:ascii="Calibri" w:hAnsi="Calibri" w:cs="Calibri"/>
              </w:rPr>
              <w:t xml:space="preserve">nu </w:t>
            </w:r>
            <w:r w:rsidRPr="00766C63">
              <w:rPr>
                <w:rFonts w:ascii="Calibri" w:hAnsi="Calibri" w:cs="Calibri"/>
              </w:rPr>
              <w:t>vor completa ace</w:t>
            </w:r>
            <w:r w:rsidR="005F6671">
              <w:rPr>
                <w:rFonts w:ascii="Calibri" w:hAnsi="Calibri" w:cs="Calibri"/>
              </w:rPr>
              <w:t>a</w:t>
            </w:r>
            <w:r w:rsidRPr="00766C63">
              <w:rPr>
                <w:rFonts w:ascii="Calibri" w:hAnsi="Calibri" w:cs="Calibri"/>
              </w:rPr>
              <w:t>st</w:t>
            </w:r>
            <w:r w:rsidR="005F6671">
              <w:rPr>
                <w:rFonts w:ascii="Calibri" w:hAnsi="Calibri" w:cs="Calibri"/>
              </w:rPr>
              <w:t>ă</w:t>
            </w:r>
            <w:r w:rsidRPr="00766C63">
              <w:rPr>
                <w:rFonts w:ascii="Calibri" w:hAnsi="Calibri" w:cs="Calibri"/>
              </w:rPr>
              <w:t xml:space="preserve"> </w:t>
            </w:r>
            <w:r w:rsidR="005F6671">
              <w:rPr>
                <w:rFonts w:ascii="Calibri" w:hAnsi="Calibri" w:cs="Calibri"/>
              </w:rPr>
              <w:t>secțiune</w:t>
            </w:r>
            <w:r w:rsidRPr="00766C63">
              <w:rPr>
                <w:rFonts w:ascii="Calibri" w:hAnsi="Calibri" w:cs="Calibri"/>
              </w:rPr>
              <w:t>.</w:t>
            </w:r>
          </w:p>
        </w:tc>
      </w:tr>
    </w:tbl>
    <w:p w14:paraId="589F91E1" w14:textId="77777777" w:rsidR="00F075D6" w:rsidRPr="00766C63" w:rsidRDefault="00F075D6" w:rsidP="00F075D6">
      <w:pPr>
        <w:pStyle w:val="sporden"/>
        <w:jc w:val="both"/>
        <w:rPr>
          <w:rFonts w:ascii="Calibri" w:hAnsi="Calibri" w:cs="Calibri"/>
          <w:color w:val="auto"/>
          <w:sz w:val="24"/>
          <w:szCs w:val="24"/>
          <w:shd w:val="clear" w:color="auto" w:fill="FFFFFF"/>
        </w:rPr>
      </w:pPr>
    </w:p>
    <w:p w14:paraId="67F2B2D4" w14:textId="12192A35" w:rsidR="00AE747C" w:rsidRPr="006E74D2" w:rsidRDefault="00AE747C" w:rsidP="006E74D2">
      <w:pPr>
        <w:pStyle w:val="Titlu1"/>
        <w:shd w:val="clear" w:color="auto" w:fill="C5E0B3" w:themeFill="accent6" w:themeFillTint="66"/>
        <w:rPr>
          <w:rFonts w:asciiTheme="minorHAnsi" w:hAnsiTheme="minorHAnsi" w:cstheme="minorHAnsi"/>
          <w:b w:val="0"/>
        </w:rPr>
      </w:pPr>
      <w:r w:rsidRPr="006E74D2">
        <w:rPr>
          <w:rFonts w:asciiTheme="minorHAnsi" w:hAnsiTheme="minorHAnsi" w:cstheme="minorHAnsi"/>
          <w:sz w:val="24"/>
          <w:szCs w:val="24"/>
        </w:rPr>
        <w:t>Secțiunea 33: Criterii ETF</w:t>
      </w:r>
    </w:p>
    <w:p w14:paraId="0A46B9BF" w14:textId="689DF1AD" w:rsidR="00AE747C" w:rsidRPr="00766C63" w:rsidRDefault="00AE747C"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30A218F4" w14:textId="77777777" w:rsidTr="00F64A1E">
        <w:trPr>
          <w:trHeight w:val="430"/>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79D203F0" w14:textId="77777777" w:rsidR="00F075D6" w:rsidRPr="00766C63" w:rsidRDefault="00F075D6" w:rsidP="00F64A1E">
            <w:pPr>
              <w:jc w:val="both"/>
              <w:rPr>
                <w:rFonts w:asciiTheme="minorHAnsi" w:hAnsiTheme="minorHAnsi" w:cstheme="minorHAnsi"/>
              </w:rPr>
            </w:pPr>
            <w:r w:rsidRPr="00766C63">
              <w:rPr>
                <w:rFonts w:asciiTheme="minorHAnsi" w:hAnsiTheme="minorHAnsi" w:cstheme="minorHAnsi"/>
              </w:rPr>
              <w:t>Secțiune obligatorie</w:t>
            </w:r>
          </w:p>
          <w:p w14:paraId="3330E0EB" w14:textId="77777777" w:rsidR="00F075D6" w:rsidRPr="00766C63" w:rsidRDefault="00F075D6" w:rsidP="00F64A1E">
            <w:pPr>
              <w:jc w:val="both"/>
              <w:rPr>
                <w:rFonts w:asciiTheme="minorHAnsi" w:hAnsiTheme="minorHAnsi" w:cstheme="minorHAnsi"/>
              </w:rPr>
            </w:pPr>
            <w:r w:rsidRPr="00766C63">
              <w:rPr>
                <w:rFonts w:asciiTheme="minorHAnsi" w:hAnsiTheme="minorHAnsi" w:cstheme="minorHAnsi"/>
              </w:rPr>
              <w:t>Secțiunea conține atât criterii evaluate manual, cât și criterii autoevaluate (digitalizate).</w:t>
            </w:r>
          </w:p>
          <w:p w14:paraId="05B1C1C2" w14:textId="1975A9E2" w:rsidR="00E37EE5" w:rsidRPr="00766C63" w:rsidRDefault="0096051B" w:rsidP="00E37EE5">
            <w:pPr>
              <w:spacing w:before="100" w:beforeAutospacing="1" w:after="100" w:afterAutospacing="1"/>
              <w:jc w:val="both"/>
              <w:rPr>
                <w:rFonts w:asciiTheme="minorHAnsi" w:hAnsiTheme="minorHAnsi" w:cstheme="minorHAnsi"/>
                <w:lang w:eastAsia="ro-RO"/>
              </w:rPr>
            </w:pPr>
            <w:r>
              <w:rPr>
                <w:rFonts w:asciiTheme="minorHAnsi" w:hAnsiTheme="minorHAnsi" w:cstheme="minorHAnsi"/>
              </w:rPr>
              <w:t>Î</w:t>
            </w:r>
            <w:r w:rsidR="00E37EE5" w:rsidRPr="00766C63">
              <w:rPr>
                <w:rFonts w:asciiTheme="minorHAnsi" w:hAnsiTheme="minorHAnsi" w:cstheme="minorHAnsi"/>
              </w:rPr>
              <w:t xml:space="preserve">n grila de evaluare </w:t>
            </w:r>
            <w:r w:rsidRPr="00766C63">
              <w:rPr>
                <w:rFonts w:asciiTheme="minorHAnsi" w:hAnsiTheme="minorHAnsi" w:cstheme="minorHAnsi"/>
              </w:rPr>
              <w:t>tehnic</w:t>
            </w:r>
            <w:r>
              <w:rPr>
                <w:rFonts w:asciiTheme="minorHAnsi" w:hAnsiTheme="minorHAnsi" w:cstheme="minorHAnsi"/>
              </w:rPr>
              <w:t>ă</w:t>
            </w:r>
            <w:r w:rsidRPr="00766C63">
              <w:rPr>
                <w:rFonts w:asciiTheme="minorHAnsi" w:hAnsiTheme="minorHAnsi" w:cstheme="minorHAnsi"/>
              </w:rPr>
              <w:t xml:space="preserve"> </w:t>
            </w:r>
            <w:r>
              <w:rPr>
                <w:rFonts w:asciiTheme="minorHAnsi" w:hAnsiTheme="minorHAnsi" w:cstheme="minorHAnsi"/>
              </w:rPr>
              <w:t>ș</w:t>
            </w:r>
            <w:r w:rsidRPr="00766C63">
              <w:rPr>
                <w:rFonts w:asciiTheme="minorHAnsi" w:hAnsiTheme="minorHAnsi" w:cstheme="minorHAnsi"/>
              </w:rPr>
              <w:t>i financiar</w:t>
            </w:r>
            <w:r>
              <w:rPr>
                <w:rFonts w:asciiTheme="minorHAnsi" w:hAnsiTheme="minorHAnsi" w:cstheme="minorHAnsi"/>
              </w:rPr>
              <w:t>ă</w:t>
            </w:r>
            <w:r w:rsidR="00E37EE5" w:rsidRPr="00766C63">
              <w:rPr>
                <w:rFonts w:asciiTheme="minorHAnsi" w:hAnsiTheme="minorHAnsi" w:cstheme="minorHAnsi"/>
              </w:rPr>
              <w:t xml:space="preserve">, </w:t>
            </w:r>
            <w:r w:rsidR="001D48B8" w:rsidRPr="00766C63">
              <w:rPr>
                <w:rFonts w:asciiTheme="minorHAnsi" w:hAnsiTheme="minorHAnsi" w:cstheme="minorHAnsi"/>
              </w:rPr>
              <w:t>calificativ</w:t>
            </w:r>
            <w:r w:rsidR="00E37EE5" w:rsidRPr="00766C63">
              <w:rPr>
                <w:rFonts w:asciiTheme="minorHAnsi" w:hAnsiTheme="minorHAnsi" w:cstheme="minorHAnsi"/>
              </w:rPr>
              <w:t xml:space="preserve">ele vor fi alocate prin sistemul informatic MySMIS2021/SMIS2021+ , fiind selectate de către solicitantul de finanțare în conformitate cu opțiunea aplicabilă în urma autoevaluării efectuate de către acesta. </w:t>
            </w:r>
            <w:r w:rsidR="00E37EE5" w:rsidRPr="00766C63">
              <w:rPr>
                <w:rFonts w:asciiTheme="minorHAnsi" w:hAnsiTheme="minorHAnsi" w:cstheme="minorHAnsi"/>
                <w:lang w:eastAsia="ro-RO"/>
              </w:rPr>
              <w:t xml:space="preserve">Solicitantul va argumenta pentru fiecare criteriu motivul </w:t>
            </w:r>
            <w:r w:rsidR="001D48B8" w:rsidRPr="00766C63">
              <w:rPr>
                <w:rFonts w:asciiTheme="minorHAnsi" w:hAnsiTheme="minorHAnsi" w:cstheme="minorHAnsi"/>
                <w:lang w:eastAsia="ro-RO"/>
              </w:rPr>
              <w:t>select</w:t>
            </w:r>
            <w:r w:rsidR="00E37EE5" w:rsidRPr="00766C63">
              <w:rPr>
                <w:rFonts w:asciiTheme="minorHAnsi" w:hAnsiTheme="minorHAnsi" w:cstheme="minorHAnsi"/>
                <w:lang w:eastAsia="ro-RO"/>
              </w:rPr>
              <w:t xml:space="preserve">ării </w:t>
            </w:r>
            <w:r w:rsidR="001D48B8" w:rsidRPr="00766C63">
              <w:rPr>
                <w:rFonts w:asciiTheme="minorHAnsi" w:hAnsiTheme="minorHAnsi" w:cstheme="minorHAnsi"/>
              </w:rPr>
              <w:t>calificativ</w:t>
            </w:r>
            <w:r w:rsidR="00E37EE5" w:rsidRPr="00766C63">
              <w:rPr>
                <w:rFonts w:asciiTheme="minorHAnsi" w:hAnsiTheme="minorHAnsi" w:cstheme="minorHAnsi"/>
                <w:lang w:eastAsia="ro-RO"/>
              </w:rPr>
              <w:t>ului respectiv în câmpul ”Explicație”, daca va fi cazul.</w:t>
            </w:r>
          </w:p>
          <w:p w14:paraId="08EE14D6" w14:textId="4508D3BE" w:rsidR="00E37EE5" w:rsidRPr="00766C63" w:rsidRDefault="00E37EE5" w:rsidP="004B5E0F">
            <w:pPr>
              <w:rPr>
                <w:rFonts w:asciiTheme="minorHAnsi" w:hAnsiTheme="minorHAnsi" w:cstheme="minorBidi"/>
                <w:color w:val="00B050"/>
              </w:rPr>
            </w:pPr>
            <w:r w:rsidRPr="00766C63">
              <w:rPr>
                <w:rFonts w:asciiTheme="minorHAnsi" w:hAnsiTheme="minorHAnsi" w:cstheme="minorHAnsi"/>
              </w:rPr>
              <w:t>Toate criteriile de evaluare vor face obiectul verificării în etapa de evaluare tehnică și financiară de către</w:t>
            </w:r>
            <w:r w:rsidR="001D48B8" w:rsidRPr="00766C63">
              <w:rPr>
                <w:rFonts w:asciiTheme="minorHAnsi" w:hAnsiTheme="minorHAnsi" w:cstheme="minorHAnsi"/>
              </w:rPr>
              <w:t xml:space="preserve"> comisia de evaluare</w:t>
            </w:r>
            <w:r w:rsidRPr="00766C63">
              <w:rPr>
                <w:rFonts w:asciiTheme="minorHAnsi" w:hAnsiTheme="minorHAnsi" w:cstheme="minorHAnsi"/>
              </w:rPr>
              <w:t xml:space="preserve">, </w:t>
            </w:r>
            <w:r w:rsidR="001D48B8" w:rsidRPr="00766C63">
              <w:rPr>
                <w:rFonts w:asciiTheme="minorHAnsi" w:hAnsiTheme="minorHAnsi" w:cstheme="minorHAnsi"/>
              </w:rPr>
              <w:t>calificativ</w:t>
            </w:r>
            <w:r w:rsidRPr="00766C63">
              <w:rPr>
                <w:rFonts w:asciiTheme="minorHAnsi" w:hAnsiTheme="minorHAnsi" w:cstheme="minorHAnsi"/>
              </w:rPr>
              <w:t>ele acordate de solicitant putând fi modificate în cazul în care opțiunea selectată nu corespunde cu situația descrisă în cererea de finanțare și anexele sale.</w:t>
            </w:r>
          </w:p>
        </w:tc>
      </w:tr>
    </w:tbl>
    <w:p w14:paraId="55A41FDB" w14:textId="77777777" w:rsidR="00F075D6" w:rsidRDefault="00F075D6" w:rsidP="00F075D6">
      <w:pPr>
        <w:pStyle w:val="sporden"/>
        <w:jc w:val="both"/>
        <w:rPr>
          <w:rFonts w:ascii="Calibri" w:hAnsi="Calibri" w:cs="Calibri"/>
          <w:color w:val="auto"/>
          <w:sz w:val="24"/>
          <w:szCs w:val="24"/>
          <w:shd w:val="clear" w:color="auto" w:fill="FFFFFF"/>
        </w:rPr>
      </w:pPr>
    </w:p>
    <w:p w14:paraId="0E3E1DB0" w14:textId="77777777" w:rsidR="004057ED" w:rsidRPr="00766C63" w:rsidRDefault="004057ED" w:rsidP="00F075D6">
      <w:pPr>
        <w:pStyle w:val="sporden"/>
        <w:jc w:val="both"/>
        <w:rPr>
          <w:rFonts w:ascii="Calibri" w:hAnsi="Calibri" w:cs="Calibri"/>
          <w:color w:val="auto"/>
          <w:sz w:val="24"/>
          <w:szCs w:val="24"/>
          <w:shd w:val="clear" w:color="auto" w:fill="FFFFFF"/>
        </w:rPr>
      </w:pPr>
    </w:p>
    <w:p w14:paraId="7E50B72A" w14:textId="356AAEAB" w:rsidR="00AE747C" w:rsidRPr="006E74D2" w:rsidRDefault="00AE747C" w:rsidP="00463922">
      <w:pPr>
        <w:pStyle w:val="Titlu1"/>
        <w:shd w:val="clear" w:color="auto" w:fill="C5E0B3" w:themeFill="accent6" w:themeFillTint="66"/>
        <w:spacing w:before="0"/>
        <w:rPr>
          <w:rFonts w:asciiTheme="minorHAnsi" w:hAnsiTheme="minorHAnsi" w:cstheme="minorHAnsi"/>
          <w:sz w:val="24"/>
          <w:szCs w:val="24"/>
        </w:rPr>
      </w:pPr>
      <w:r w:rsidRPr="006E74D2">
        <w:rPr>
          <w:rFonts w:asciiTheme="minorHAnsi" w:hAnsiTheme="minorHAnsi" w:cstheme="minorHAnsi"/>
          <w:sz w:val="24"/>
          <w:szCs w:val="24"/>
        </w:rPr>
        <w:t>Secțiunea 34: Declarație unică</w:t>
      </w:r>
    </w:p>
    <w:p w14:paraId="073582E4" w14:textId="3F2006CA" w:rsidR="00AE747C" w:rsidRPr="00766C63" w:rsidRDefault="00AE747C" w:rsidP="00F075D6">
      <w:pPr>
        <w:pStyle w:val="sporden"/>
        <w:jc w:val="both"/>
        <w:rPr>
          <w:rFonts w:ascii="Calibri" w:hAnsi="Calibri" w:cs="Calibri"/>
          <w:color w:val="auto"/>
          <w:sz w:val="24"/>
          <w:szCs w:val="24"/>
        </w:rPr>
      </w:pPr>
    </w:p>
    <w:tbl>
      <w:tblPr>
        <w:tblW w:w="9690" w:type="dxa"/>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9690"/>
      </w:tblGrid>
      <w:tr w:rsidR="00F075D6" w:rsidRPr="00766C63" w14:paraId="42168033" w14:textId="77777777" w:rsidTr="00F64A1E">
        <w:trPr>
          <w:trHeight w:val="252"/>
        </w:trPr>
        <w:tc>
          <w:tcPr>
            <w:tcW w:w="9690" w:type="dxa"/>
            <w:tcBorders>
              <w:top w:val="single" w:sz="6" w:space="0" w:color="000000"/>
              <w:left w:val="single" w:sz="6" w:space="0" w:color="000000"/>
              <w:bottom w:val="single" w:sz="6" w:space="0" w:color="000000"/>
              <w:right w:val="single" w:sz="6" w:space="0" w:color="000000"/>
            </w:tcBorders>
            <w:vAlign w:val="center"/>
            <w:hideMark/>
          </w:tcPr>
          <w:p w14:paraId="4E4CF446" w14:textId="77777777" w:rsidR="00F075D6" w:rsidRPr="00766C63" w:rsidRDefault="00F075D6" w:rsidP="00F64A1E">
            <w:pPr>
              <w:jc w:val="both"/>
              <w:rPr>
                <w:rFonts w:ascii="Calibri" w:hAnsi="Calibri" w:cs="Calibri"/>
              </w:rPr>
            </w:pPr>
            <w:r w:rsidRPr="00766C63">
              <w:rPr>
                <w:rFonts w:ascii="Calibri" w:hAnsi="Calibri" w:cs="Calibri"/>
              </w:rPr>
              <w:t>Secțiune obligatorie</w:t>
            </w:r>
          </w:p>
          <w:p w14:paraId="794408E7" w14:textId="77777777" w:rsidR="00F075D6" w:rsidRPr="00766C63" w:rsidRDefault="00F075D6" w:rsidP="00F64A1E">
            <w:pPr>
              <w:jc w:val="both"/>
              <w:rPr>
                <w:rFonts w:ascii="Calibri" w:hAnsi="Calibri" w:cs="Calibri"/>
              </w:rPr>
            </w:pPr>
            <w:r w:rsidRPr="00766C63">
              <w:rPr>
                <w:rFonts w:ascii="Calibri" w:eastAsia="Calibri" w:hAnsi="Calibri" w:cs="Calibri"/>
                <w:bCs/>
              </w:rPr>
              <w:t>Declarația unică se va genera și atașa doar după completarea integrală a bugetului.</w:t>
            </w:r>
          </w:p>
        </w:tc>
      </w:tr>
    </w:tbl>
    <w:p w14:paraId="25A2DCA2" w14:textId="77777777" w:rsidR="0009018B" w:rsidRPr="00766C63" w:rsidRDefault="0009018B" w:rsidP="004B5E0F">
      <w:pPr>
        <w:pStyle w:val="sporden"/>
        <w:jc w:val="both"/>
        <w:rPr>
          <w:rFonts w:ascii="Calibri" w:hAnsi="Calibri" w:cs="Calibri"/>
          <w:sz w:val="2"/>
          <w:szCs w:val="2"/>
        </w:rPr>
      </w:pPr>
    </w:p>
    <w:sectPr w:rsidR="0009018B" w:rsidRPr="00766C63" w:rsidSect="004B5E0F">
      <w:headerReference w:type="even" r:id="rId11"/>
      <w:headerReference w:type="default" r:id="rId12"/>
      <w:footerReference w:type="even" r:id="rId13"/>
      <w:footerReference w:type="default" r:id="rId14"/>
      <w:headerReference w:type="first" r:id="rId15"/>
      <w:footerReference w:type="first" r:id="rId16"/>
      <w:pgSz w:w="11906" w:h="16838" w:code="9"/>
      <w:pgMar w:top="1701" w:right="1106" w:bottom="1890"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71A718" w14:textId="77777777" w:rsidR="008E3BEF" w:rsidRDefault="008E3BEF">
      <w:r>
        <w:separator/>
      </w:r>
    </w:p>
  </w:endnote>
  <w:endnote w:type="continuationSeparator" w:id="0">
    <w:p w14:paraId="30334F4A" w14:textId="77777777" w:rsidR="008E3BEF" w:rsidRDefault="008E3B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16800A" w14:textId="77777777" w:rsidR="00AA4D29" w:rsidRDefault="00AA4D29">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F64A1E" w14:paraId="28EC04F6" w14:textId="77777777">
      <w:trPr>
        <w:cantSplit/>
        <w:trHeight w:hRule="exact" w:val="340"/>
        <w:hidden/>
      </w:trPr>
      <w:tc>
        <w:tcPr>
          <w:tcW w:w="9210" w:type="dxa"/>
        </w:tcPr>
        <w:p w14:paraId="2CCF5491" w14:textId="77777777" w:rsidR="00F64A1E" w:rsidRDefault="00F64A1E">
          <w:pPr>
            <w:pStyle w:val="Subsol"/>
            <w:rPr>
              <w:vanish/>
              <w:sz w:val="20"/>
            </w:rPr>
          </w:pPr>
        </w:p>
      </w:tc>
    </w:tr>
  </w:tbl>
  <w:p w14:paraId="01871362" w14:textId="77777777" w:rsidR="00F64A1E" w:rsidRDefault="00F64A1E" w:rsidP="00F12E7F">
    <w:pPr>
      <w:pStyle w:val="Subsol"/>
    </w:pPr>
    <w:r>
      <w:rPr>
        <w:noProof/>
        <w:lang w:eastAsia="ro-RO"/>
      </w:rPr>
      <w:drawing>
        <wp:anchor distT="0" distB="0" distL="114300" distR="114300" simplePos="0" relativeHeight="251664384" behindDoc="0" locked="0" layoutInCell="1" allowOverlap="1" wp14:anchorId="098D90B2" wp14:editId="2B0FED49">
          <wp:simplePos x="0" y="0"/>
          <wp:positionH relativeFrom="column">
            <wp:posOffset>2227580</wp:posOffset>
          </wp:positionH>
          <wp:positionV relativeFrom="paragraph">
            <wp:posOffset>-504190</wp:posOffset>
          </wp:positionV>
          <wp:extent cx="1952625" cy="156845"/>
          <wp:effectExtent l="0" t="0" r="0" b="0"/>
          <wp:wrapNone/>
          <wp:docPr id="621393556" name="Imagine 62139355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393556" name="Imagine 621393556"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4601B0A3" wp14:editId="49E22871">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7F9C4" w14:textId="77777777" w:rsidR="00F64A1E" w:rsidRPr="00C9311C" w:rsidRDefault="00F64A1E"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01B0A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4E37F9C4" w14:textId="77777777" w:rsidR="00F64A1E" w:rsidRPr="00C9311C" w:rsidRDefault="00F64A1E"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04365EFB" wp14:editId="34E67430">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C69D" w14:textId="77777777" w:rsidR="00F64A1E" w:rsidRPr="00F914B7" w:rsidRDefault="00F64A1E"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365EFB"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4506C69D" w14:textId="77777777" w:rsidR="00F64A1E" w:rsidRPr="00F914B7" w:rsidRDefault="00F64A1E"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08042756" wp14:editId="2265D62D">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4789D70D" w14:textId="77777777" w:rsidR="00F64A1E" w:rsidRPr="00074388" w:rsidRDefault="00F64A1E" w:rsidP="00F12E7F">
                          <w:pPr>
                            <w:spacing w:line="240" w:lineRule="exact"/>
                            <w:jc w:val="right"/>
                            <w:rPr>
                              <w:rFonts w:ascii="Trebuchet MS" w:hAnsi="Trebuchet MS" w:cs="Arial"/>
                              <w:b/>
                              <w:bCs/>
                              <w:color w:val="1F497D"/>
                              <w:kern w:val="32"/>
                              <w:sz w:val="16"/>
                              <w:szCs w:val="16"/>
                              <w:lang w:val="pt-BR"/>
                            </w:rPr>
                          </w:pPr>
                          <w:r w:rsidRPr="00074388">
                            <w:rPr>
                              <w:rFonts w:ascii="Trebuchet MS" w:hAnsi="Trebuchet MS" w:cs="Arial"/>
                              <w:b/>
                              <w:bCs/>
                              <w:color w:val="1F497D"/>
                              <w:kern w:val="32"/>
                              <w:sz w:val="16"/>
                              <w:szCs w:val="16"/>
                              <w:lang w:val="pt-BR"/>
                            </w:rPr>
                            <w:t xml:space="preserve">www.adrcentru.ro   I   Facebook.com/ADRCentru.ro  </w:t>
                          </w:r>
                        </w:p>
                        <w:p w14:paraId="0E0BE41E" w14:textId="77777777" w:rsidR="00F64A1E" w:rsidRPr="00074388" w:rsidRDefault="00F64A1E" w:rsidP="00F12E7F">
                          <w:pPr>
                            <w:tabs>
                              <w:tab w:val="left" w:pos="794"/>
                            </w:tabs>
                            <w:spacing w:line="240" w:lineRule="exact"/>
                            <w:jc w:val="right"/>
                            <w:rPr>
                              <w:rFonts w:ascii="Trebuchet MS" w:hAnsi="Trebuchet MS"/>
                              <w:b/>
                              <w:color w:val="1F497D"/>
                              <w:sz w:val="16"/>
                              <w:szCs w:val="16"/>
                              <w:lang w:val="pt-BR"/>
                            </w:rPr>
                          </w:pPr>
                          <w:r w:rsidRPr="004057ED">
                            <w:rPr>
                              <w:rFonts w:ascii="Trebuchet MS" w:hAnsi="Trebuchet MS"/>
                              <w:b/>
                              <w:color w:val="1F497D"/>
                              <w:sz w:val="16"/>
                              <w:szCs w:val="16"/>
                              <w:lang w:val="pt-B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074388">
                            <w:rPr>
                              <w:rFonts w:ascii="Trebuchet MS" w:hAnsi="Trebuchet MS"/>
                              <w:b/>
                              <w:color w:val="1F497D"/>
                              <w:sz w:val="16"/>
                              <w:szCs w:val="16"/>
                              <w:lang w:val="pt-BR"/>
                            </w:rPr>
                            <w:t xml:space="preserve">Tel.: 0258-818616 </w:t>
                          </w:r>
                        </w:p>
                        <w:p w14:paraId="793B16EE" w14:textId="77777777" w:rsidR="00F64A1E" w:rsidRPr="00FA2B09" w:rsidRDefault="00F64A1E"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042756"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4789D70D" w14:textId="77777777" w:rsidR="00F64A1E" w:rsidRPr="00074388" w:rsidRDefault="00F64A1E" w:rsidP="00F12E7F">
                    <w:pPr>
                      <w:spacing w:line="240" w:lineRule="exact"/>
                      <w:jc w:val="right"/>
                      <w:rPr>
                        <w:rFonts w:ascii="Trebuchet MS" w:hAnsi="Trebuchet MS" w:cs="Arial"/>
                        <w:b/>
                        <w:bCs/>
                        <w:color w:val="1F497D"/>
                        <w:kern w:val="32"/>
                        <w:sz w:val="16"/>
                        <w:szCs w:val="16"/>
                        <w:lang w:val="pt-BR"/>
                      </w:rPr>
                    </w:pPr>
                    <w:r w:rsidRPr="00074388">
                      <w:rPr>
                        <w:rFonts w:ascii="Trebuchet MS" w:hAnsi="Trebuchet MS" w:cs="Arial"/>
                        <w:b/>
                        <w:bCs/>
                        <w:color w:val="1F497D"/>
                        <w:kern w:val="32"/>
                        <w:sz w:val="16"/>
                        <w:szCs w:val="16"/>
                        <w:lang w:val="pt-BR"/>
                      </w:rPr>
                      <w:t xml:space="preserve">www.adrcentru.ro   I   Facebook.com/ADRCentru.ro  </w:t>
                    </w:r>
                  </w:p>
                  <w:p w14:paraId="0E0BE41E" w14:textId="77777777" w:rsidR="00F64A1E" w:rsidRPr="00074388" w:rsidRDefault="00F64A1E" w:rsidP="00F12E7F">
                    <w:pPr>
                      <w:tabs>
                        <w:tab w:val="left" w:pos="794"/>
                      </w:tabs>
                      <w:spacing w:line="240" w:lineRule="exact"/>
                      <w:jc w:val="right"/>
                      <w:rPr>
                        <w:rFonts w:ascii="Trebuchet MS" w:hAnsi="Trebuchet MS"/>
                        <w:b/>
                        <w:color w:val="1F497D"/>
                        <w:sz w:val="16"/>
                        <w:szCs w:val="16"/>
                        <w:lang w:val="pt-BR"/>
                      </w:rPr>
                    </w:pPr>
                    <w:r w:rsidRPr="004057ED">
                      <w:rPr>
                        <w:rFonts w:ascii="Trebuchet MS" w:hAnsi="Trebuchet MS"/>
                        <w:b/>
                        <w:color w:val="1F497D"/>
                        <w:sz w:val="16"/>
                        <w:szCs w:val="16"/>
                        <w:lang w:val="pt-B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074388">
                      <w:rPr>
                        <w:rFonts w:ascii="Trebuchet MS" w:hAnsi="Trebuchet MS"/>
                        <w:b/>
                        <w:color w:val="1F497D"/>
                        <w:sz w:val="16"/>
                        <w:szCs w:val="16"/>
                        <w:lang w:val="pt-BR"/>
                      </w:rPr>
                      <w:t xml:space="preserve">Tel.: 0258-818616 </w:t>
                    </w:r>
                  </w:p>
                  <w:p w14:paraId="793B16EE" w14:textId="77777777" w:rsidR="00F64A1E" w:rsidRPr="00FA2B09" w:rsidRDefault="00F64A1E"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37D63E36" wp14:editId="6810DC0E">
          <wp:simplePos x="0" y="0"/>
          <wp:positionH relativeFrom="column">
            <wp:posOffset>-810895</wp:posOffset>
          </wp:positionH>
          <wp:positionV relativeFrom="paragraph">
            <wp:posOffset>-236855</wp:posOffset>
          </wp:positionV>
          <wp:extent cx="7983220" cy="107315"/>
          <wp:effectExtent l="0" t="0" r="0" b="6985"/>
          <wp:wrapNone/>
          <wp:docPr id="82310986" name="Imagine 82310986"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FF4B0D" w14:textId="77777777" w:rsidR="00F64A1E" w:rsidRDefault="00F64A1E">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4E0E3E" w14:textId="77777777" w:rsidR="00F64A1E" w:rsidRDefault="00F64A1E">
    <w:pPr>
      <w:pStyle w:val="Subsol"/>
    </w:pPr>
    <w:r>
      <w:rPr>
        <w:noProof/>
        <w:lang w:eastAsia="ro-RO"/>
      </w:rPr>
      <w:drawing>
        <wp:anchor distT="0" distB="0" distL="114300" distR="114300" simplePos="0" relativeHeight="251659264" behindDoc="0" locked="0" layoutInCell="1" allowOverlap="1" wp14:anchorId="3720394F" wp14:editId="6A4351FB">
          <wp:simplePos x="0" y="0"/>
          <wp:positionH relativeFrom="column">
            <wp:posOffset>2227580</wp:posOffset>
          </wp:positionH>
          <wp:positionV relativeFrom="paragraph">
            <wp:posOffset>-504190</wp:posOffset>
          </wp:positionV>
          <wp:extent cx="1952625" cy="156845"/>
          <wp:effectExtent l="0" t="0" r="0" b="0"/>
          <wp:wrapNone/>
          <wp:docPr id="1250948746" name="Imagine 125094874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33ACF28F" wp14:editId="0CE232C4">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AD828" w14:textId="77777777" w:rsidR="00F64A1E" w:rsidRPr="00C9311C" w:rsidRDefault="00F64A1E"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ACF28F"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6D4AD828" w14:textId="77777777" w:rsidR="00F64A1E" w:rsidRPr="00C9311C" w:rsidRDefault="00F64A1E"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5CC2425F" wp14:editId="2379270E">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1"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85974" w14:textId="77777777" w:rsidR="00F64A1E" w:rsidRPr="00F914B7" w:rsidRDefault="00F64A1E"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2425F"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AM96cNSQMA&#10;AMo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C385974" w14:textId="77777777" w:rsidR="00F64A1E" w:rsidRPr="00F914B7" w:rsidRDefault="00F64A1E"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79DC172E" wp14:editId="0B722A6A">
              <wp:simplePos x="0" y="0"/>
              <wp:positionH relativeFrom="column">
                <wp:posOffset>3950970</wp:posOffset>
              </wp:positionH>
              <wp:positionV relativeFrom="paragraph">
                <wp:posOffset>-27305</wp:posOffset>
              </wp:positionV>
              <wp:extent cx="2744470" cy="645160"/>
              <wp:effectExtent l="0" t="1270" r="635" b="1270"/>
              <wp:wrapNone/>
              <wp:docPr id="2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0C4FB2B" w14:textId="77777777" w:rsidR="00F64A1E" w:rsidRPr="00074388" w:rsidRDefault="00F64A1E" w:rsidP="0009018B">
                          <w:pPr>
                            <w:spacing w:line="240" w:lineRule="exact"/>
                            <w:jc w:val="right"/>
                            <w:rPr>
                              <w:rFonts w:ascii="Trebuchet MS" w:hAnsi="Trebuchet MS" w:cs="Arial"/>
                              <w:b/>
                              <w:bCs/>
                              <w:color w:val="1F497D"/>
                              <w:kern w:val="32"/>
                              <w:sz w:val="16"/>
                              <w:szCs w:val="16"/>
                              <w:lang w:val="pt-BR"/>
                            </w:rPr>
                          </w:pPr>
                          <w:r w:rsidRPr="00074388">
                            <w:rPr>
                              <w:rFonts w:ascii="Trebuchet MS" w:hAnsi="Trebuchet MS" w:cs="Arial"/>
                              <w:b/>
                              <w:bCs/>
                              <w:color w:val="1F497D"/>
                              <w:kern w:val="32"/>
                              <w:sz w:val="16"/>
                              <w:szCs w:val="16"/>
                              <w:lang w:val="pt-BR"/>
                            </w:rPr>
                            <w:t xml:space="preserve">www.adrcentru.ro   I   Facebook.com/ADRCentru.ro  </w:t>
                          </w:r>
                        </w:p>
                        <w:p w14:paraId="1FE44F87" w14:textId="77777777" w:rsidR="00F64A1E" w:rsidRPr="00074388" w:rsidRDefault="00F64A1E" w:rsidP="0009018B">
                          <w:pPr>
                            <w:tabs>
                              <w:tab w:val="left" w:pos="794"/>
                            </w:tabs>
                            <w:spacing w:line="240" w:lineRule="exact"/>
                            <w:jc w:val="right"/>
                            <w:rPr>
                              <w:rFonts w:ascii="Trebuchet MS" w:hAnsi="Trebuchet MS"/>
                              <w:b/>
                              <w:color w:val="1F497D"/>
                              <w:sz w:val="16"/>
                              <w:szCs w:val="16"/>
                              <w:lang w:val="pt-BR"/>
                            </w:rPr>
                          </w:pPr>
                          <w:r w:rsidRPr="00074388">
                            <w:rPr>
                              <w:rFonts w:ascii="Trebuchet MS" w:hAnsi="Trebuchet MS"/>
                              <w:b/>
                              <w:color w:val="1F497D"/>
                              <w:sz w:val="16"/>
                              <w:szCs w:val="16"/>
                              <w:lang w:val="pt-B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074388">
                            <w:rPr>
                              <w:rFonts w:ascii="Trebuchet MS" w:hAnsi="Trebuchet MS"/>
                              <w:b/>
                              <w:color w:val="1F497D"/>
                              <w:sz w:val="16"/>
                              <w:szCs w:val="16"/>
                              <w:lang w:val="pt-BR"/>
                            </w:rPr>
                            <w:t xml:space="preserve">Tel.: 0258-818616 </w:t>
                          </w:r>
                        </w:p>
                        <w:p w14:paraId="14CBBCA6" w14:textId="77777777" w:rsidR="00F64A1E" w:rsidRPr="00FA2B09" w:rsidRDefault="00F64A1E"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DC172E"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0C4FB2B" w14:textId="77777777" w:rsidR="00F64A1E" w:rsidRPr="00074388" w:rsidRDefault="00F64A1E" w:rsidP="0009018B">
                    <w:pPr>
                      <w:spacing w:line="240" w:lineRule="exact"/>
                      <w:jc w:val="right"/>
                      <w:rPr>
                        <w:rFonts w:ascii="Trebuchet MS" w:hAnsi="Trebuchet MS" w:cs="Arial"/>
                        <w:b/>
                        <w:bCs/>
                        <w:color w:val="1F497D"/>
                        <w:kern w:val="32"/>
                        <w:sz w:val="16"/>
                        <w:szCs w:val="16"/>
                        <w:lang w:val="pt-BR"/>
                      </w:rPr>
                    </w:pPr>
                    <w:r w:rsidRPr="00074388">
                      <w:rPr>
                        <w:rFonts w:ascii="Trebuchet MS" w:hAnsi="Trebuchet MS" w:cs="Arial"/>
                        <w:b/>
                        <w:bCs/>
                        <w:color w:val="1F497D"/>
                        <w:kern w:val="32"/>
                        <w:sz w:val="16"/>
                        <w:szCs w:val="16"/>
                        <w:lang w:val="pt-BR"/>
                      </w:rPr>
                      <w:t xml:space="preserve">www.adrcentru.ro   I   Facebook.com/ADRCentru.ro  </w:t>
                    </w:r>
                  </w:p>
                  <w:p w14:paraId="1FE44F87" w14:textId="77777777" w:rsidR="00F64A1E" w:rsidRPr="00074388" w:rsidRDefault="00F64A1E" w:rsidP="0009018B">
                    <w:pPr>
                      <w:tabs>
                        <w:tab w:val="left" w:pos="794"/>
                      </w:tabs>
                      <w:spacing w:line="240" w:lineRule="exact"/>
                      <w:jc w:val="right"/>
                      <w:rPr>
                        <w:rFonts w:ascii="Trebuchet MS" w:hAnsi="Trebuchet MS"/>
                        <w:b/>
                        <w:color w:val="1F497D"/>
                        <w:sz w:val="16"/>
                        <w:szCs w:val="16"/>
                        <w:lang w:val="pt-BR"/>
                      </w:rPr>
                    </w:pPr>
                    <w:r w:rsidRPr="00074388">
                      <w:rPr>
                        <w:rFonts w:ascii="Trebuchet MS" w:hAnsi="Trebuchet MS"/>
                        <w:b/>
                        <w:color w:val="1F497D"/>
                        <w:sz w:val="16"/>
                        <w:szCs w:val="16"/>
                        <w:lang w:val="pt-B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074388">
                      <w:rPr>
                        <w:rFonts w:ascii="Trebuchet MS" w:hAnsi="Trebuchet MS"/>
                        <w:b/>
                        <w:color w:val="1F497D"/>
                        <w:sz w:val="16"/>
                        <w:szCs w:val="16"/>
                        <w:lang w:val="pt-BR"/>
                      </w:rPr>
                      <w:t xml:space="preserve">Tel.: 0258-818616 </w:t>
                    </w:r>
                  </w:p>
                  <w:p w14:paraId="14CBBCA6" w14:textId="77777777" w:rsidR="00F64A1E" w:rsidRPr="00FA2B09" w:rsidRDefault="00F64A1E"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5D1CACC" wp14:editId="4C5DC6FB">
          <wp:simplePos x="0" y="0"/>
          <wp:positionH relativeFrom="column">
            <wp:posOffset>-810895</wp:posOffset>
          </wp:positionH>
          <wp:positionV relativeFrom="paragraph">
            <wp:posOffset>-236855</wp:posOffset>
          </wp:positionV>
          <wp:extent cx="7983220" cy="107315"/>
          <wp:effectExtent l="0" t="0" r="0" b="0"/>
          <wp:wrapNone/>
          <wp:docPr id="2033983877"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8B2342" w14:textId="77777777" w:rsidR="008E3BEF" w:rsidRDefault="008E3BEF">
      <w:r>
        <w:separator/>
      </w:r>
    </w:p>
  </w:footnote>
  <w:footnote w:type="continuationSeparator" w:id="0">
    <w:p w14:paraId="6A1D71F5" w14:textId="77777777" w:rsidR="008E3BEF" w:rsidRDefault="008E3BEF">
      <w:r>
        <w:continuationSeparator/>
      </w:r>
    </w:p>
  </w:footnote>
  <w:footnote w:id="1">
    <w:p w14:paraId="1D16FC90" w14:textId="77777777" w:rsidR="00F64A1E" w:rsidRPr="002853A9" w:rsidRDefault="00F64A1E" w:rsidP="00F075D6">
      <w:pPr>
        <w:rPr>
          <w:sz w:val="18"/>
          <w:szCs w:val="18"/>
        </w:rPr>
      </w:pPr>
      <w:r w:rsidRPr="002853A9">
        <w:rPr>
          <w:rStyle w:val="Referinnotdesubsol"/>
          <w:sz w:val="18"/>
          <w:szCs w:val="18"/>
        </w:rPr>
        <w:footnoteRef/>
      </w:r>
      <w:r w:rsidRPr="002853A9">
        <w:rPr>
          <w:sz w:val="18"/>
          <w:szCs w:val="18"/>
        </w:rPr>
        <w:t xml:space="preserve"> Se va menționa perioada de implementare a proiectului. </w:t>
      </w:r>
    </w:p>
  </w:footnote>
  <w:footnote w:id="2">
    <w:p w14:paraId="15E3E55D" w14:textId="77777777" w:rsidR="00F64A1E" w:rsidRPr="00751CE7" w:rsidRDefault="00F64A1E" w:rsidP="00F075D6">
      <w:pPr>
        <w:pStyle w:val="Textnotdesubsol"/>
        <w:rPr>
          <w:rFonts w:ascii="Arial Narrow" w:hAnsi="Arial Narrow"/>
          <w:sz w:val="16"/>
        </w:rPr>
      </w:pPr>
      <w:r w:rsidRPr="00751CE7">
        <w:rPr>
          <w:rStyle w:val="Referinnotdesubsol"/>
          <w:rFonts w:ascii="Arial Narrow" w:hAnsi="Arial Narrow"/>
          <w:sz w:val="16"/>
        </w:rPr>
        <w:footnoteRef/>
      </w:r>
      <w:r w:rsidRPr="00751CE7">
        <w:rPr>
          <w:rFonts w:ascii="Arial Narrow" w:hAnsi="Arial Narrow"/>
          <w:sz w:val="16"/>
        </w:rPr>
        <w:t xml:space="preserve"> </w:t>
      </w:r>
      <w:r w:rsidRPr="00751CE7">
        <w:rPr>
          <w:rFonts w:ascii="Arial Narrow" w:hAnsi="Arial Narrow"/>
          <w:sz w:val="18"/>
          <w:szCs w:val="22"/>
        </w:rPr>
        <w:t>Se va menționa numărul cererii de finanțare - CF1, CF2, CF3, CF4 conform numărului de cereri depuse.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8BB8" w14:textId="33A9277E" w:rsidR="00304AA0" w:rsidRDefault="0023082F">
    <w:pPr>
      <w:pStyle w:val="Antet"/>
    </w:pPr>
    <w:r>
      <w:rPr>
        <w:noProof/>
      </w:rPr>
      <w:pict w14:anchorId="4EBE6CD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339" type="#_x0000_t136" style="position:absolute;margin-left:0;margin-top:0;width:583.6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60FBB5" w14:textId="7B5CDE71" w:rsidR="00F64A1E" w:rsidRPr="00851382" w:rsidRDefault="0023082F" w:rsidP="00AA4D29">
    <w:pPr>
      <w:pStyle w:val="Antet"/>
      <w:tabs>
        <w:tab w:val="clear" w:pos="4536"/>
        <w:tab w:val="clear" w:pos="9072"/>
        <w:tab w:val="center" w:pos="4776"/>
      </w:tabs>
      <w:rPr>
        <w:color w:val="999999"/>
      </w:rPr>
    </w:pPr>
    <w:r>
      <w:rPr>
        <w:noProof/>
      </w:rPr>
      <w:pict w14:anchorId="15CFE77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340" type="#_x0000_t136" style="position:absolute;margin-left:0;margin-top:0;width:583.6pt;height:89.75pt;rotation:315;z-index:-251645952;visibility:hidden;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F64A1E"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6AF79E59" wp14:editId="3882B604">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760FA" w14:textId="77777777" w:rsidR="00F64A1E" w:rsidRDefault="00F64A1E" w:rsidP="00376CFE">
                            <w:pPr>
                              <w:spacing w:line="330" w:lineRule="auto"/>
                            </w:pPr>
                          </w:p>
                          <w:p w14:paraId="64402FD5" w14:textId="77777777" w:rsidR="00F64A1E" w:rsidRPr="00851382" w:rsidRDefault="00F64A1E"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AF79E59"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44A760FA" w14:textId="77777777" w:rsidR="00F64A1E" w:rsidRDefault="00F64A1E" w:rsidP="00376CFE">
                      <w:pPr>
                        <w:spacing w:line="330" w:lineRule="auto"/>
                      </w:pPr>
                    </w:p>
                    <w:p w14:paraId="64402FD5" w14:textId="77777777" w:rsidR="00F64A1E" w:rsidRPr="00851382" w:rsidRDefault="00F64A1E"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F64A1E" w:rsidRPr="00851382">
      <w:rPr>
        <w:color w:val="999999"/>
        <w:sz w:val="20"/>
        <w:szCs w:val="20"/>
      </w:rPr>
      <w:t xml:space="preserve">Pagina </w:t>
    </w:r>
    <w:r w:rsidR="00F64A1E" w:rsidRPr="00851382">
      <w:rPr>
        <w:color w:val="999999"/>
        <w:sz w:val="20"/>
        <w:szCs w:val="20"/>
      </w:rPr>
      <w:fldChar w:fldCharType="begin"/>
    </w:r>
    <w:r w:rsidR="00F64A1E" w:rsidRPr="00851382">
      <w:rPr>
        <w:color w:val="999999"/>
        <w:sz w:val="20"/>
        <w:szCs w:val="20"/>
      </w:rPr>
      <w:instrText xml:space="preserve"> PAGE </w:instrText>
    </w:r>
    <w:r w:rsidR="00F64A1E" w:rsidRPr="00851382">
      <w:rPr>
        <w:color w:val="999999"/>
        <w:sz w:val="20"/>
        <w:szCs w:val="20"/>
      </w:rPr>
      <w:fldChar w:fldCharType="separate"/>
    </w:r>
    <w:r w:rsidR="00F64A1E">
      <w:rPr>
        <w:noProof/>
        <w:color w:val="999999"/>
        <w:sz w:val="20"/>
        <w:szCs w:val="20"/>
      </w:rPr>
      <w:t>4</w:t>
    </w:r>
    <w:r w:rsidR="00F64A1E" w:rsidRPr="00851382">
      <w:rPr>
        <w:color w:val="999999"/>
        <w:sz w:val="20"/>
        <w:szCs w:val="20"/>
      </w:rPr>
      <w:fldChar w:fldCharType="end"/>
    </w:r>
    <w:r w:rsidR="00F64A1E" w:rsidRPr="00851382">
      <w:rPr>
        <w:color w:val="999999"/>
        <w:sz w:val="20"/>
        <w:szCs w:val="20"/>
      </w:rPr>
      <w:t xml:space="preserve"> din </w:t>
    </w:r>
    <w:r w:rsidR="00F64A1E" w:rsidRPr="00851382">
      <w:rPr>
        <w:color w:val="999999"/>
        <w:sz w:val="20"/>
        <w:szCs w:val="20"/>
      </w:rPr>
      <w:fldChar w:fldCharType="begin"/>
    </w:r>
    <w:r w:rsidR="00F64A1E" w:rsidRPr="00851382">
      <w:rPr>
        <w:color w:val="999999"/>
        <w:sz w:val="20"/>
        <w:szCs w:val="20"/>
      </w:rPr>
      <w:instrText xml:space="preserve"> NUMPAGES </w:instrText>
    </w:r>
    <w:r w:rsidR="00F64A1E" w:rsidRPr="00851382">
      <w:rPr>
        <w:color w:val="999999"/>
        <w:sz w:val="20"/>
        <w:szCs w:val="20"/>
      </w:rPr>
      <w:fldChar w:fldCharType="separate"/>
    </w:r>
    <w:r w:rsidR="00F64A1E">
      <w:rPr>
        <w:noProof/>
        <w:color w:val="999999"/>
        <w:sz w:val="20"/>
        <w:szCs w:val="20"/>
      </w:rPr>
      <w:t>4</w:t>
    </w:r>
    <w:r w:rsidR="00F64A1E" w:rsidRPr="00851382">
      <w:rPr>
        <w:color w:val="999999"/>
        <w:sz w:val="20"/>
        <w:szCs w:val="20"/>
      </w:rPr>
      <w:fldChar w:fldCharType="end"/>
    </w:r>
    <w:r w:rsidR="00AA4D29">
      <w:rPr>
        <w:color w:val="999999"/>
        <w:sz w:val="20"/>
        <w:szCs w:val="2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75E69E" w14:textId="61667BD3" w:rsidR="00F64A1E" w:rsidRDefault="00F64A1E">
    <w:pPr>
      <w:pStyle w:val="Antet"/>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508B4B8C" wp14:editId="0ADE29A8">
          <wp:simplePos x="0" y="0"/>
          <wp:positionH relativeFrom="column">
            <wp:posOffset>2546350</wp:posOffset>
          </wp:positionH>
          <wp:positionV relativeFrom="paragraph">
            <wp:posOffset>-590550</wp:posOffset>
          </wp:positionV>
          <wp:extent cx="880110" cy="929640"/>
          <wp:effectExtent l="0" t="0" r="0" b="0"/>
          <wp:wrapNone/>
          <wp:docPr id="117191696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07F0C5CF" wp14:editId="3AE15D62">
          <wp:simplePos x="0" y="0"/>
          <wp:positionH relativeFrom="column">
            <wp:posOffset>-387350</wp:posOffset>
          </wp:positionH>
          <wp:positionV relativeFrom="paragraph">
            <wp:posOffset>-266700</wp:posOffset>
          </wp:positionV>
          <wp:extent cx="2181225" cy="452755"/>
          <wp:effectExtent l="0" t="0" r="0" b="0"/>
          <wp:wrapNone/>
          <wp:docPr id="344579263" name="Imagine 344579263"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72C84181" wp14:editId="0785E7F4">
          <wp:simplePos x="0" y="0"/>
          <wp:positionH relativeFrom="column">
            <wp:posOffset>4479925</wp:posOffset>
          </wp:positionH>
          <wp:positionV relativeFrom="paragraph">
            <wp:posOffset>-339090</wp:posOffset>
          </wp:positionV>
          <wp:extent cx="1733550" cy="504825"/>
          <wp:effectExtent l="0" t="0" r="0" b="0"/>
          <wp:wrapNone/>
          <wp:docPr id="281279310" name="Imagine 281279310"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7745A2"/>
    <w:multiLevelType w:val="hybridMultilevel"/>
    <w:tmpl w:val="5AE096C0"/>
    <w:lvl w:ilvl="0" w:tplc="0418000F">
      <w:start w:val="1"/>
      <w:numFmt w:val="decimal"/>
      <w:lvlText w:val="%1."/>
      <w:lvlJc w:val="left"/>
      <w:pPr>
        <w:ind w:left="144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1" w15:restartNumberingAfterBreak="0">
    <w:nsid w:val="09261709"/>
    <w:multiLevelType w:val="hybridMultilevel"/>
    <w:tmpl w:val="F8080C26"/>
    <w:lvl w:ilvl="0" w:tplc="D73CCD48">
      <w:start w:val="6"/>
      <w:numFmt w:val="bullet"/>
      <w:lvlText w:val="–"/>
      <w:lvlJc w:val="left"/>
      <w:pPr>
        <w:ind w:left="507" w:hanging="360"/>
      </w:pPr>
      <w:rPr>
        <w:rFonts w:ascii="Calibri" w:eastAsia="Times New Roman" w:hAnsi="Calibri" w:cs="Times New Roman" w:hint="default"/>
      </w:rPr>
    </w:lvl>
    <w:lvl w:ilvl="1" w:tplc="04180003" w:tentative="1">
      <w:start w:val="1"/>
      <w:numFmt w:val="bullet"/>
      <w:lvlText w:val="o"/>
      <w:lvlJc w:val="left"/>
      <w:pPr>
        <w:ind w:left="1227" w:hanging="360"/>
      </w:pPr>
      <w:rPr>
        <w:rFonts w:ascii="Courier New" w:hAnsi="Courier New" w:cs="Courier New" w:hint="default"/>
      </w:rPr>
    </w:lvl>
    <w:lvl w:ilvl="2" w:tplc="04180005" w:tentative="1">
      <w:start w:val="1"/>
      <w:numFmt w:val="bullet"/>
      <w:lvlText w:val=""/>
      <w:lvlJc w:val="left"/>
      <w:pPr>
        <w:ind w:left="1947" w:hanging="360"/>
      </w:pPr>
      <w:rPr>
        <w:rFonts w:ascii="Wingdings" w:hAnsi="Wingdings" w:hint="default"/>
      </w:rPr>
    </w:lvl>
    <w:lvl w:ilvl="3" w:tplc="04180001" w:tentative="1">
      <w:start w:val="1"/>
      <w:numFmt w:val="bullet"/>
      <w:lvlText w:val=""/>
      <w:lvlJc w:val="left"/>
      <w:pPr>
        <w:ind w:left="2667" w:hanging="360"/>
      </w:pPr>
      <w:rPr>
        <w:rFonts w:ascii="Symbol" w:hAnsi="Symbol" w:hint="default"/>
      </w:rPr>
    </w:lvl>
    <w:lvl w:ilvl="4" w:tplc="04180003" w:tentative="1">
      <w:start w:val="1"/>
      <w:numFmt w:val="bullet"/>
      <w:lvlText w:val="o"/>
      <w:lvlJc w:val="left"/>
      <w:pPr>
        <w:ind w:left="3387" w:hanging="360"/>
      </w:pPr>
      <w:rPr>
        <w:rFonts w:ascii="Courier New" w:hAnsi="Courier New" w:cs="Courier New" w:hint="default"/>
      </w:rPr>
    </w:lvl>
    <w:lvl w:ilvl="5" w:tplc="04180005" w:tentative="1">
      <w:start w:val="1"/>
      <w:numFmt w:val="bullet"/>
      <w:lvlText w:val=""/>
      <w:lvlJc w:val="left"/>
      <w:pPr>
        <w:ind w:left="4107" w:hanging="360"/>
      </w:pPr>
      <w:rPr>
        <w:rFonts w:ascii="Wingdings" w:hAnsi="Wingdings" w:hint="default"/>
      </w:rPr>
    </w:lvl>
    <w:lvl w:ilvl="6" w:tplc="04180001" w:tentative="1">
      <w:start w:val="1"/>
      <w:numFmt w:val="bullet"/>
      <w:lvlText w:val=""/>
      <w:lvlJc w:val="left"/>
      <w:pPr>
        <w:ind w:left="4827" w:hanging="360"/>
      </w:pPr>
      <w:rPr>
        <w:rFonts w:ascii="Symbol" w:hAnsi="Symbol" w:hint="default"/>
      </w:rPr>
    </w:lvl>
    <w:lvl w:ilvl="7" w:tplc="04180003" w:tentative="1">
      <w:start w:val="1"/>
      <w:numFmt w:val="bullet"/>
      <w:lvlText w:val="o"/>
      <w:lvlJc w:val="left"/>
      <w:pPr>
        <w:ind w:left="5547" w:hanging="360"/>
      </w:pPr>
      <w:rPr>
        <w:rFonts w:ascii="Courier New" w:hAnsi="Courier New" w:cs="Courier New" w:hint="default"/>
      </w:rPr>
    </w:lvl>
    <w:lvl w:ilvl="8" w:tplc="04180005" w:tentative="1">
      <w:start w:val="1"/>
      <w:numFmt w:val="bullet"/>
      <w:lvlText w:val=""/>
      <w:lvlJc w:val="left"/>
      <w:pPr>
        <w:ind w:left="6267" w:hanging="360"/>
      </w:pPr>
      <w:rPr>
        <w:rFonts w:ascii="Wingdings" w:hAnsi="Wingdings" w:hint="default"/>
      </w:rPr>
    </w:lvl>
  </w:abstractNum>
  <w:abstractNum w:abstractNumId="2" w15:restartNumberingAfterBreak="0">
    <w:nsid w:val="0BAD12DD"/>
    <w:multiLevelType w:val="hybridMultilevel"/>
    <w:tmpl w:val="A802D8A2"/>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 w15:restartNumberingAfterBreak="0">
    <w:nsid w:val="0D5A699F"/>
    <w:multiLevelType w:val="hybridMultilevel"/>
    <w:tmpl w:val="5E58D6CC"/>
    <w:lvl w:ilvl="0" w:tplc="0418000D">
      <w:start w:val="1"/>
      <w:numFmt w:val="bullet"/>
      <w:lvlText w:val=""/>
      <w:lvlJc w:val="left"/>
      <w:pPr>
        <w:ind w:left="1065" w:hanging="705"/>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EA7560B"/>
    <w:multiLevelType w:val="hybridMultilevel"/>
    <w:tmpl w:val="D3CA74FC"/>
    <w:lvl w:ilvl="0" w:tplc="735AD27E">
      <w:numFmt w:val="bullet"/>
      <w:lvlText w:val="-"/>
      <w:lvlJc w:val="left"/>
      <w:pPr>
        <w:ind w:left="360" w:hanging="360"/>
      </w:pPr>
      <w:rPr>
        <w:rFonts w:ascii="Arial Narrow" w:eastAsiaTheme="minorEastAsia" w:hAnsi="Arial Narrow"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15CA0CB7"/>
    <w:multiLevelType w:val="hybridMultilevel"/>
    <w:tmpl w:val="0AD4D9A2"/>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B07566"/>
    <w:multiLevelType w:val="hybridMultilevel"/>
    <w:tmpl w:val="6ACEB71A"/>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BFC49D4"/>
    <w:multiLevelType w:val="hybridMultilevel"/>
    <w:tmpl w:val="69B4AEE2"/>
    <w:lvl w:ilvl="0" w:tplc="0418000F">
      <w:start w:val="1"/>
      <w:numFmt w:val="decimal"/>
      <w:lvlText w:val="%1."/>
      <w:lvlJc w:val="left"/>
      <w:pPr>
        <w:ind w:left="780" w:hanging="360"/>
      </w:pPr>
    </w:lvl>
    <w:lvl w:ilvl="1" w:tplc="04180019" w:tentative="1">
      <w:start w:val="1"/>
      <w:numFmt w:val="lowerLetter"/>
      <w:lvlText w:val="%2."/>
      <w:lvlJc w:val="left"/>
      <w:pPr>
        <w:ind w:left="1500" w:hanging="360"/>
      </w:pPr>
    </w:lvl>
    <w:lvl w:ilvl="2" w:tplc="0418001B" w:tentative="1">
      <w:start w:val="1"/>
      <w:numFmt w:val="lowerRoman"/>
      <w:lvlText w:val="%3."/>
      <w:lvlJc w:val="right"/>
      <w:pPr>
        <w:ind w:left="2220" w:hanging="180"/>
      </w:pPr>
    </w:lvl>
    <w:lvl w:ilvl="3" w:tplc="0418000F" w:tentative="1">
      <w:start w:val="1"/>
      <w:numFmt w:val="decimal"/>
      <w:lvlText w:val="%4."/>
      <w:lvlJc w:val="left"/>
      <w:pPr>
        <w:ind w:left="2940" w:hanging="360"/>
      </w:pPr>
    </w:lvl>
    <w:lvl w:ilvl="4" w:tplc="04180019" w:tentative="1">
      <w:start w:val="1"/>
      <w:numFmt w:val="lowerLetter"/>
      <w:lvlText w:val="%5."/>
      <w:lvlJc w:val="left"/>
      <w:pPr>
        <w:ind w:left="3660" w:hanging="360"/>
      </w:pPr>
    </w:lvl>
    <w:lvl w:ilvl="5" w:tplc="0418001B" w:tentative="1">
      <w:start w:val="1"/>
      <w:numFmt w:val="lowerRoman"/>
      <w:lvlText w:val="%6."/>
      <w:lvlJc w:val="right"/>
      <w:pPr>
        <w:ind w:left="4380" w:hanging="180"/>
      </w:pPr>
    </w:lvl>
    <w:lvl w:ilvl="6" w:tplc="0418000F" w:tentative="1">
      <w:start w:val="1"/>
      <w:numFmt w:val="decimal"/>
      <w:lvlText w:val="%7."/>
      <w:lvlJc w:val="left"/>
      <w:pPr>
        <w:ind w:left="5100" w:hanging="360"/>
      </w:pPr>
    </w:lvl>
    <w:lvl w:ilvl="7" w:tplc="04180019" w:tentative="1">
      <w:start w:val="1"/>
      <w:numFmt w:val="lowerLetter"/>
      <w:lvlText w:val="%8."/>
      <w:lvlJc w:val="left"/>
      <w:pPr>
        <w:ind w:left="5820" w:hanging="360"/>
      </w:pPr>
    </w:lvl>
    <w:lvl w:ilvl="8" w:tplc="0418001B" w:tentative="1">
      <w:start w:val="1"/>
      <w:numFmt w:val="lowerRoman"/>
      <w:lvlText w:val="%9."/>
      <w:lvlJc w:val="right"/>
      <w:pPr>
        <w:ind w:left="6540" w:hanging="180"/>
      </w:pPr>
    </w:lvl>
  </w:abstractNum>
  <w:abstractNum w:abstractNumId="8" w15:restartNumberingAfterBreak="0">
    <w:nsid w:val="1E7A55A2"/>
    <w:multiLevelType w:val="hybridMultilevel"/>
    <w:tmpl w:val="9348A8AA"/>
    <w:lvl w:ilvl="0" w:tplc="FD0ECA0A">
      <w:numFmt w:val="bullet"/>
      <w:lvlText w:val="•"/>
      <w:lvlJc w:val="left"/>
      <w:pPr>
        <w:ind w:left="1065" w:hanging="705"/>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2C2304C"/>
    <w:multiLevelType w:val="multilevel"/>
    <w:tmpl w:val="22B4C0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0364A1"/>
    <w:multiLevelType w:val="hybridMultilevel"/>
    <w:tmpl w:val="6200086C"/>
    <w:lvl w:ilvl="0" w:tplc="0418000D">
      <w:start w:val="1"/>
      <w:numFmt w:val="bullet"/>
      <w:lvlText w:val=""/>
      <w:lvlJc w:val="left"/>
      <w:pPr>
        <w:ind w:left="780" w:hanging="360"/>
      </w:pPr>
      <w:rPr>
        <w:rFonts w:ascii="Wingdings" w:hAnsi="Wingdings"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1" w15:restartNumberingAfterBreak="0">
    <w:nsid w:val="2A4B38FC"/>
    <w:multiLevelType w:val="multilevel"/>
    <w:tmpl w:val="867A7B7A"/>
    <w:lvl w:ilvl="0">
      <w:start w:val="1"/>
      <w:numFmt w:val="bullet"/>
      <w:lvlText w:val=""/>
      <w:lvlJc w:val="left"/>
      <w:pPr>
        <w:tabs>
          <w:tab w:val="num" w:pos="720"/>
        </w:tabs>
        <w:ind w:left="720" w:hanging="360"/>
      </w:pPr>
      <w:rPr>
        <w:rFonts w:ascii="Wingdings" w:hAnsi="Wingdings" w:hint="default"/>
        <w:color w:val="auto"/>
        <w:sz w:val="20"/>
      </w:rPr>
    </w:lvl>
    <w:lvl w:ilvl="1">
      <w:start w:val="7"/>
      <w:numFmt w:val="decimal"/>
      <w:lvlText w:val="%2."/>
      <w:lvlJc w:val="left"/>
      <w:pPr>
        <w:ind w:left="1440" w:hanging="360"/>
      </w:pPr>
      <w:rPr>
        <w:rFonts w:hint="default"/>
        <w:b/>
      </w:rPr>
    </w:lvl>
    <w:lvl w:ilvl="2">
      <w:start w:val="4"/>
      <w:numFmt w:val="bullet"/>
      <w:lvlText w:val="-"/>
      <w:lvlJc w:val="left"/>
      <w:pPr>
        <w:ind w:left="2160" w:hanging="360"/>
      </w:pPr>
      <w:rPr>
        <w:rFonts w:ascii="Times New Roman" w:eastAsia="Times New Roman" w:hAnsi="Times New Roman" w:cs="Times New Roman" w:hint="default"/>
        <w:sz w:val="22"/>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A6720A"/>
    <w:multiLevelType w:val="hybridMultilevel"/>
    <w:tmpl w:val="79FAC79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AE0DA2"/>
    <w:multiLevelType w:val="hybridMultilevel"/>
    <w:tmpl w:val="5DFACA8C"/>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1276A1"/>
    <w:multiLevelType w:val="hybridMultilevel"/>
    <w:tmpl w:val="BFA6F9EE"/>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49C84627"/>
    <w:multiLevelType w:val="hybridMultilevel"/>
    <w:tmpl w:val="F756696C"/>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55153C3"/>
    <w:multiLevelType w:val="hybridMultilevel"/>
    <w:tmpl w:val="43B25BDC"/>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5B7550B3"/>
    <w:multiLevelType w:val="hybridMultilevel"/>
    <w:tmpl w:val="59080AE4"/>
    <w:lvl w:ilvl="0" w:tplc="8BE67036">
      <w:start w:val="1"/>
      <w:numFmt w:val="lowerLetter"/>
      <w:lvlText w:val="%1)"/>
      <w:lvlJc w:val="left"/>
      <w:pPr>
        <w:ind w:left="1068" w:hanging="70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C086C13"/>
    <w:multiLevelType w:val="hybridMultilevel"/>
    <w:tmpl w:val="7A0EE7DE"/>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61DF7FB9"/>
    <w:multiLevelType w:val="hybridMultilevel"/>
    <w:tmpl w:val="66BEF10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65FA7645"/>
    <w:multiLevelType w:val="hybridMultilevel"/>
    <w:tmpl w:val="7B02A04A"/>
    <w:lvl w:ilvl="0" w:tplc="0418000F">
      <w:start w:val="1"/>
      <w:numFmt w:val="decimal"/>
      <w:lvlText w:val="%1."/>
      <w:lvlJc w:val="left"/>
      <w:pPr>
        <w:ind w:left="1500" w:hanging="360"/>
      </w:pPr>
    </w:lvl>
    <w:lvl w:ilvl="1" w:tplc="04180019" w:tentative="1">
      <w:start w:val="1"/>
      <w:numFmt w:val="lowerLetter"/>
      <w:lvlText w:val="%2."/>
      <w:lvlJc w:val="left"/>
      <w:pPr>
        <w:ind w:left="2220" w:hanging="360"/>
      </w:pPr>
    </w:lvl>
    <w:lvl w:ilvl="2" w:tplc="0418001B" w:tentative="1">
      <w:start w:val="1"/>
      <w:numFmt w:val="lowerRoman"/>
      <w:lvlText w:val="%3."/>
      <w:lvlJc w:val="right"/>
      <w:pPr>
        <w:ind w:left="2940" w:hanging="180"/>
      </w:pPr>
    </w:lvl>
    <w:lvl w:ilvl="3" w:tplc="0418000F" w:tentative="1">
      <w:start w:val="1"/>
      <w:numFmt w:val="decimal"/>
      <w:lvlText w:val="%4."/>
      <w:lvlJc w:val="left"/>
      <w:pPr>
        <w:ind w:left="3660" w:hanging="360"/>
      </w:pPr>
    </w:lvl>
    <w:lvl w:ilvl="4" w:tplc="04180019" w:tentative="1">
      <w:start w:val="1"/>
      <w:numFmt w:val="lowerLetter"/>
      <w:lvlText w:val="%5."/>
      <w:lvlJc w:val="left"/>
      <w:pPr>
        <w:ind w:left="4380" w:hanging="360"/>
      </w:pPr>
    </w:lvl>
    <w:lvl w:ilvl="5" w:tplc="0418001B" w:tentative="1">
      <w:start w:val="1"/>
      <w:numFmt w:val="lowerRoman"/>
      <w:lvlText w:val="%6."/>
      <w:lvlJc w:val="right"/>
      <w:pPr>
        <w:ind w:left="5100" w:hanging="180"/>
      </w:pPr>
    </w:lvl>
    <w:lvl w:ilvl="6" w:tplc="0418000F" w:tentative="1">
      <w:start w:val="1"/>
      <w:numFmt w:val="decimal"/>
      <w:lvlText w:val="%7."/>
      <w:lvlJc w:val="left"/>
      <w:pPr>
        <w:ind w:left="5820" w:hanging="360"/>
      </w:pPr>
    </w:lvl>
    <w:lvl w:ilvl="7" w:tplc="04180019" w:tentative="1">
      <w:start w:val="1"/>
      <w:numFmt w:val="lowerLetter"/>
      <w:lvlText w:val="%8."/>
      <w:lvlJc w:val="left"/>
      <w:pPr>
        <w:ind w:left="6540" w:hanging="360"/>
      </w:pPr>
    </w:lvl>
    <w:lvl w:ilvl="8" w:tplc="0418001B" w:tentative="1">
      <w:start w:val="1"/>
      <w:numFmt w:val="lowerRoman"/>
      <w:lvlText w:val="%9."/>
      <w:lvlJc w:val="right"/>
      <w:pPr>
        <w:ind w:left="7260" w:hanging="180"/>
      </w:pPr>
    </w:lvl>
  </w:abstractNum>
  <w:abstractNum w:abstractNumId="24" w15:restartNumberingAfterBreak="0">
    <w:nsid w:val="67F56D94"/>
    <w:multiLevelType w:val="hybridMultilevel"/>
    <w:tmpl w:val="2F94CCD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6A6C7694"/>
    <w:multiLevelType w:val="multilevel"/>
    <w:tmpl w:val="CFD2513C"/>
    <w:lvl w:ilvl="0">
      <w:start w:val="1"/>
      <w:numFmt w:val="bullet"/>
      <w:lvlText w:val="o"/>
      <w:lvlJc w:val="left"/>
      <w:pPr>
        <w:tabs>
          <w:tab w:val="num" w:pos="1068"/>
        </w:tabs>
        <w:ind w:left="1068" w:hanging="360"/>
      </w:pPr>
      <w:rPr>
        <w:rFonts w:ascii="Courier New" w:hAnsi="Courier New" w:cs="Courier New" w:hint="default"/>
        <w:sz w:val="20"/>
      </w:rPr>
    </w:lvl>
    <w:lvl w:ilvl="1">
      <w:start w:val="7"/>
      <w:numFmt w:val="decimal"/>
      <w:lvlText w:val="%2."/>
      <w:lvlJc w:val="left"/>
      <w:pPr>
        <w:ind w:left="1788" w:hanging="360"/>
      </w:pPr>
      <w:rPr>
        <w:rFonts w:hint="default"/>
      </w:rPr>
    </w:lvl>
    <w:lvl w:ilvl="2">
      <w:start w:val="4"/>
      <w:numFmt w:val="bullet"/>
      <w:lvlText w:val="-"/>
      <w:lvlJc w:val="left"/>
      <w:pPr>
        <w:ind w:left="2508" w:hanging="360"/>
      </w:pPr>
      <w:rPr>
        <w:rFonts w:ascii="Times New Roman" w:eastAsia="Times New Roman" w:hAnsi="Times New Roman" w:cs="Times New Roman" w:hint="default"/>
        <w:sz w:val="22"/>
      </w:rPr>
    </w:lvl>
    <w:lvl w:ilvl="3">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6" w15:restartNumberingAfterBreak="0">
    <w:nsid w:val="70CB7774"/>
    <w:multiLevelType w:val="hybridMultilevel"/>
    <w:tmpl w:val="EEC6DC08"/>
    <w:lvl w:ilvl="0" w:tplc="58704CA2">
      <w:start w:val="1"/>
      <w:numFmt w:val="bullet"/>
      <w:lvlText w:val=""/>
      <w:lvlJc w:val="left"/>
      <w:pPr>
        <w:tabs>
          <w:tab w:val="num" w:pos="360"/>
        </w:tabs>
        <w:ind w:left="360" w:hanging="360"/>
      </w:pPr>
      <w:rPr>
        <w:rFonts w:ascii="Wingdings" w:hAnsi="Wingdings" w:hint="default"/>
        <w:color w:val="808080"/>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738E6A5F"/>
    <w:multiLevelType w:val="multilevel"/>
    <w:tmpl w:val="71F67582"/>
    <w:lvl w:ilvl="0">
      <w:start w:val="1"/>
      <w:numFmt w:val="upperLetter"/>
      <w:lvlText w:val="%1."/>
      <w:lvlJc w:val="left"/>
      <w:pPr>
        <w:tabs>
          <w:tab w:val="num" w:pos="66"/>
        </w:tabs>
        <w:ind w:left="786"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746878240">
    <w:abstractNumId w:val="15"/>
  </w:num>
  <w:num w:numId="2" w16cid:durableId="705132506">
    <w:abstractNumId w:val="13"/>
  </w:num>
  <w:num w:numId="3" w16cid:durableId="1607926290">
    <w:abstractNumId w:val="27"/>
  </w:num>
  <w:num w:numId="4" w16cid:durableId="2057854726">
    <w:abstractNumId w:val="26"/>
  </w:num>
  <w:num w:numId="5" w16cid:durableId="60062184">
    <w:abstractNumId w:val="11"/>
  </w:num>
  <w:num w:numId="6" w16cid:durableId="113671910">
    <w:abstractNumId w:val="8"/>
  </w:num>
  <w:num w:numId="7" w16cid:durableId="1075055247">
    <w:abstractNumId w:val="21"/>
  </w:num>
  <w:num w:numId="8" w16cid:durableId="410084277">
    <w:abstractNumId w:val="1"/>
  </w:num>
  <w:num w:numId="9" w16cid:durableId="645353166">
    <w:abstractNumId w:val="9"/>
  </w:num>
  <w:num w:numId="10" w16cid:durableId="1127164639">
    <w:abstractNumId w:val="4"/>
  </w:num>
  <w:num w:numId="11" w16cid:durableId="843084961">
    <w:abstractNumId w:val="24"/>
  </w:num>
  <w:num w:numId="12" w16cid:durableId="1679307053">
    <w:abstractNumId w:val="2"/>
  </w:num>
  <w:num w:numId="13" w16cid:durableId="1987969400">
    <w:abstractNumId w:val="0"/>
  </w:num>
  <w:num w:numId="14" w16cid:durableId="2091854043">
    <w:abstractNumId w:val="3"/>
  </w:num>
  <w:num w:numId="15" w16cid:durableId="897281294">
    <w:abstractNumId w:val="22"/>
  </w:num>
  <w:num w:numId="16" w16cid:durableId="237059494">
    <w:abstractNumId w:val="25"/>
  </w:num>
  <w:num w:numId="17" w16cid:durableId="67506280">
    <w:abstractNumId w:val="23"/>
  </w:num>
  <w:num w:numId="18" w16cid:durableId="1072002673">
    <w:abstractNumId w:val="12"/>
  </w:num>
  <w:num w:numId="19" w16cid:durableId="1206331199">
    <w:abstractNumId w:val="6"/>
  </w:num>
  <w:num w:numId="20" w16cid:durableId="145166741">
    <w:abstractNumId w:val="10"/>
  </w:num>
  <w:num w:numId="21" w16cid:durableId="269631440">
    <w:abstractNumId w:val="20"/>
  </w:num>
  <w:num w:numId="22" w16cid:durableId="181171575">
    <w:abstractNumId w:val="5"/>
  </w:num>
  <w:num w:numId="23" w16cid:durableId="1980185092">
    <w:abstractNumId w:val="7"/>
  </w:num>
  <w:num w:numId="24" w16cid:durableId="980186172">
    <w:abstractNumId w:val="16"/>
  </w:num>
  <w:num w:numId="25" w16cid:durableId="421027796">
    <w:abstractNumId w:val="14"/>
  </w:num>
  <w:num w:numId="26" w16cid:durableId="1247418271">
    <w:abstractNumId w:val="18"/>
  </w:num>
  <w:num w:numId="27" w16cid:durableId="1035809813">
    <w:abstractNumId w:val="17"/>
  </w:num>
  <w:num w:numId="28" w16cid:durableId="5471868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14341">
      <o:colormenu v:ext="edit" fillcolor="none"/>
    </o:shapedefaults>
    <o:shapelayout v:ext="edit">
      <o:idmap v:ext="edit" data="14"/>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3BB9"/>
    <w:rsid w:val="00007A66"/>
    <w:rsid w:val="00072DDE"/>
    <w:rsid w:val="00074388"/>
    <w:rsid w:val="0007777E"/>
    <w:rsid w:val="00080850"/>
    <w:rsid w:val="0009018B"/>
    <w:rsid w:val="00091AF5"/>
    <w:rsid w:val="00094830"/>
    <w:rsid w:val="000C2AAE"/>
    <w:rsid w:val="001175F2"/>
    <w:rsid w:val="001357F6"/>
    <w:rsid w:val="00144BFD"/>
    <w:rsid w:val="001936C3"/>
    <w:rsid w:val="001A03E9"/>
    <w:rsid w:val="001C4EC1"/>
    <w:rsid w:val="001D48B8"/>
    <w:rsid w:val="001E7D06"/>
    <w:rsid w:val="001F5CF2"/>
    <w:rsid w:val="001F69A7"/>
    <w:rsid w:val="00207E99"/>
    <w:rsid w:val="0023082F"/>
    <w:rsid w:val="0025597E"/>
    <w:rsid w:val="002853A9"/>
    <w:rsid w:val="002B3BB9"/>
    <w:rsid w:val="002E07E9"/>
    <w:rsid w:val="002F1246"/>
    <w:rsid w:val="00304AA0"/>
    <w:rsid w:val="00325596"/>
    <w:rsid w:val="00351F71"/>
    <w:rsid w:val="00361572"/>
    <w:rsid w:val="00376CFE"/>
    <w:rsid w:val="003E2E03"/>
    <w:rsid w:val="004057ED"/>
    <w:rsid w:val="004405D7"/>
    <w:rsid w:val="00463922"/>
    <w:rsid w:val="00474F02"/>
    <w:rsid w:val="00475363"/>
    <w:rsid w:val="004B5E0F"/>
    <w:rsid w:val="004E51D7"/>
    <w:rsid w:val="00503584"/>
    <w:rsid w:val="00523BEA"/>
    <w:rsid w:val="0055671C"/>
    <w:rsid w:val="00592243"/>
    <w:rsid w:val="005A222F"/>
    <w:rsid w:val="005A6B00"/>
    <w:rsid w:val="005C21C9"/>
    <w:rsid w:val="005C7AFF"/>
    <w:rsid w:val="005E7DCC"/>
    <w:rsid w:val="005F6671"/>
    <w:rsid w:val="00643AC4"/>
    <w:rsid w:val="00682078"/>
    <w:rsid w:val="006B79B9"/>
    <w:rsid w:val="006E3656"/>
    <w:rsid w:val="006E74D2"/>
    <w:rsid w:val="006F14B9"/>
    <w:rsid w:val="006F2323"/>
    <w:rsid w:val="006F305D"/>
    <w:rsid w:val="007209E0"/>
    <w:rsid w:val="00753E8E"/>
    <w:rsid w:val="00754551"/>
    <w:rsid w:val="00766C63"/>
    <w:rsid w:val="00771E00"/>
    <w:rsid w:val="00787392"/>
    <w:rsid w:val="00787897"/>
    <w:rsid w:val="007A4A1C"/>
    <w:rsid w:val="007A69A6"/>
    <w:rsid w:val="007C23A4"/>
    <w:rsid w:val="007C403D"/>
    <w:rsid w:val="007E75C2"/>
    <w:rsid w:val="0084251C"/>
    <w:rsid w:val="00851382"/>
    <w:rsid w:val="00872163"/>
    <w:rsid w:val="0088290B"/>
    <w:rsid w:val="00897603"/>
    <w:rsid w:val="008C26CE"/>
    <w:rsid w:val="008E3BEF"/>
    <w:rsid w:val="008E7688"/>
    <w:rsid w:val="00936CF8"/>
    <w:rsid w:val="009376AE"/>
    <w:rsid w:val="0095716B"/>
    <w:rsid w:val="0096051B"/>
    <w:rsid w:val="009807F1"/>
    <w:rsid w:val="009A0E1A"/>
    <w:rsid w:val="009B12C8"/>
    <w:rsid w:val="009F711B"/>
    <w:rsid w:val="00A06DE4"/>
    <w:rsid w:val="00A724D4"/>
    <w:rsid w:val="00A83C7B"/>
    <w:rsid w:val="00AA4D29"/>
    <w:rsid w:val="00AD4BDF"/>
    <w:rsid w:val="00AE4990"/>
    <w:rsid w:val="00AE747C"/>
    <w:rsid w:val="00B15233"/>
    <w:rsid w:val="00B92200"/>
    <w:rsid w:val="00BA06F0"/>
    <w:rsid w:val="00BC2B7E"/>
    <w:rsid w:val="00BD3175"/>
    <w:rsid w:val="00BF6ADF"/>
    <w:rsid w:val="00C05C7A"/>
    <w:rsid w:val="00C82AD1"/>
    <w:rsid w:val="00C916A3"/>
    <w:rsid w:val="00CC302D"/>
    <w:rsid w:val="00CC6C98"/>
    <w:rsid w:val="00CD6609"/>
    <w:rsid w:val="00D22014"/>
    <w:rsid w:val="00D618C0"/>
    <w:rsid w:val="00D77516"/>
    <w:rsid w:val="00D94812"/>
    <w:rsid w:val="00DA6528"/>
    <w:rsid w:val="00DD113C"/>
    <w:rsid w:val="00E052B9"/>
    <w:rsid w:val="00E31672"/>
    <w:rsid w:val="00E37EE5"/>
    <w:rsid w:val="00E53F74"/>
    <w:rsid w:val="00E6321B"/>
    <w:rsid w:val="00E753B1"/>
    <w:rsid w:val="00ED42EF"/>
    <w:rsid w:val="00EF25AA"/>
    <w:rsid w:val="00EF6CD7"/>
    <w:rsid w:val="00F075D6"/>
    <w:rsid w:val="00F12E7F"/>
    <w:rsid w:val="00F14808"/>
    <w:rsid w:val="00F156A3"/>
    <w:rsid w:val="00F24FFA"/>
    <w:rsid w:val="00F64A1E"/>
    <w:rsid w:val="00F753C3"/>
    <w:rsid w:val="00FA0267"/>
    <w:rsid w:val="00FC5845"/>
    <w:rsid w:val="00FC6D54"/>
    <w:rsid w:val="00FD2955"/>
    <w:rsid w:val="00FF3D78"/>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41">
      <o:colormenu v:ext="edit" fillcolor="none"/>
    </o:shapedefaults>
    <o:shapelayout v:ext="edit">
      <o:idmap v:ext="edit" data="1"/>
    </o:shapelayout>
  </w:shapeDefaults>
  <w:decimalSymbol w:val="."/>
  <w:listSeparator w:val=","/>
  <w14:docId w14:val="0D63C1EB"/>
  <w15:chartTrackingRefBased/>
  <w15:docId w15:val="{0EC0E1A3-6465-4627-AFAF-78A5DEEEA1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pPr>
      <w:tabs>
        <w:tab w:val="center" w:pos="4536"/>
        <w:tab w:val="right" w:pos="9072"/>
      </w:tabs>
    </w:pPr>
  </w:style>
  <w:style w:type="paragraph" w:styleId="Subsol">
    <w:name w:val="footer"/>
    <w:basedOn w:val="Normal"/>
    <w:link w:val="SubsolCaracter"/>
    <w:uiPriority w:val="99"/>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uiPriority w:val="99"/>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uiPriority w:val="99"/>
    <w:rsid w:val="005C21C9"/>
    <w:rPr>
      <w:rFonts w:ascii="Segoe UI" w:hAnsi="Segoe UI" w:cs="Segoe UI"/>
      <w:sz w:val="18"/>
      <w:szCs w:val="18"/>
    </w:rPr>
  </w:style>
  <w:style w:type="character" w:customStyle="1" w:styleId="TextnBalonCaracter">
    <w:name w:val="Text în Balon Caracter"/>
    <w:link w:val="TextnBalon"/>
    <w:uiPriority w:val="99"/>
    <w:rsid w:val="005C21C9"/>
    <w:rPr>
      <w:rFonts w:ascii="Segoe UI" w:hAnsi="Segoe UI" w:cs="Segoe UI"/>
      <w:sz w:val="18"/>
      <w:szCs w:val="18"/>
      <w:lang w:val="ro-RO" w:eastAsia="de-DE"/>
    </w:rPr>
  </w:style>
  <w:style w:type="table" w:customStyle="1" w:styleId="Tabelgril1">
    <w:name w:val="Tabel grilă1"/>
    <w:basedOn w:val="TabelNormal"/>
    <w:next w:val="Tabelgril"/>
    <w:uiPriority w:val="39"/>
    <w:rsid w:val="0084251C"/>
    <w:pPr>
      <w:suppressAutoHyphens/>
    </w:pPr>
    <w:rPr>
      <w:rFonts w:ascii="Calibri" w:eastAsia="Calibri" w:hAnsi="Calibri"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gril">
    <w:name w:val="Table Grid"/>
    <w:basedOn w:val="TabelNormal"/>
    <w:uiPriority w:val="59"/>
    <w:rsid w:val="008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ar">
    <w:name w:val="s_par"/>
    <w:basedOn w:val="Normal"/>
    <w:rsid w:val="00F075D6"/>
    <w:pPr>
      <w:ind w:left="225"/>
    </w:pPr>
    <w:rPr>
      <w:rFonts w:ascii="Times New Roman" w:eastAsiaTheme="minorEastAsia" w:hAnsi="Times New Roman"/>
      <w:lang w:eastAsia="ro-RO"/>
    </w:rPr>
  </w:style>
  <w:style w:type="paragraph" w:customStyle="1" w:styleId="sporden">
    <w:name w:val="s_por_den"/>
    <w:basedOn w:val="Normal"/>
    <w:rsid w:val="00F075D6"/>
    <w:rPr>
      <w:rFonts w:ascii="Verdana" w:eastAsiaTheme="minorEastAsia" w:hAnsi="Verdana"/>
      <w:b/>
      <w:bCs/>
      <w:color w:val="8B0000"/>
      <w:sz w:val="21"/>
      <w:szCs w:val="21"/>
      <w:lang w:eastAsia="ro-RO"/>
    </w:rPr>
  </w:style>
  <w:style w:type="paragraph" w:customStyle="1" w:styleId="sanxttl">
    <w:name w:val="s_anx_ttl"/>
    <w:basedOn w:val="Normal"/>
    <w:rsid w:val="00F075D6"/>
    <w:pPr>
      <w:jc w:val="center"/>
    </w:pPr>
    <w:rPr>
      <w:rFonts w:ascii="Verdana" w:eastAsiaTheme="minorEastAsia" w:hAnsi="Verdana"/>
      <w:b/>
      <w:bCs/>
      <w:color w:val="24689B"/>
      <w:sz w:val="20"/>
      <w:szCs w:val="20"/>
      <w:lang w:eastAsia="ro-RO"/>
    </w:rPr>
  </w:style>
  <w:style w:type="character" w:customStyle="1" w:styleId="BodytextItalic">
    <w:name w:val="Body text + Italic"/>
    <w:basedOn w:val="Fontdeparagrafimplicit"/>
    <w:rsid w:val="00F075D6"/>
    <w:rPr>
      <w:rFonts w:ascii="Arial" w:eastAsia="Arial" w:hAnsi="Arial" w:cs="Arial"/>
      <w:b w:val="0"/>
      <w:bCs w:val="0"/>
      <w:i/>
      <w:iCs/>
      <w:smallCaps w:val="0"/>
      <w:strike w:val="0"/>
      <w:color w:val="000000"/>
      <w:spacing w:val="0"/>
      <w:w w:val="100"/>
      <w:position w:val="0"/>
      <w:sz w:val="19"/>
      <w:szCs w:val="19"/>
      <w:u w:val="none"/>
      <w:lang w:val="ro-RO"/>
    </w:rPr>
  </w:style>
  <w:style w:type="paragraph" w:styleId="Listparagraf">
    <w:name w:val="List Paragraph"/>
    <w:aliases w:val="Normal bullet 2,List Paragraph1,List1,body 2,List Paragraph11,Numbered List,1st level - Bullet List Paragraph,Lettre d'introduction,Paragrafo elenco,Paragraph,Bullet EY,Bullet point 1,DE_HEADING3,Bullets,Medium Grid 1 - Accent 21,Dot pt,L"/>
    <w:basedOn w:val="Normal"/>
    <w:link w:val="ListparagrafCaracter"/>
    <w:uiPriority w:val="34"/>
    <w:qFormat/>
    <w:rsid w:val="00F075D6"/>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ListparagrafCaracter">
    <w:name w:val="Listă paragraf Caracter"/>
    <w:aliases w:val="Normal bullet 2 Caracter,List Paragraph1 Caracter,List1 Caracter,body 2 Caracter,List Paragraph11 Caracter,Numbered List Caracter,1st level - Bullet List Paragraph Caracter,Lettre d'introduction Caracter,Paragrafo elenco Caracter"/>
    <w:basedOn w:val="Fontdeparagrafimplicit"/>
    <w:link w:val="Listparagraf"/>
    <w:uiPriority w:val="34"/>
    <w:qFormat/>
    <w:locked/>
    <w:rsid w:val="00F075D6"/>
    <w:rPr>
      <w:rFonts w:asciiTheme="minorHAnsi" w:eastAsiaTheme="minorHAnsi" w:hAnsiTheme="minorHAnsi" w:cstheme="minorBidi"/>
      <w:sz w:val="22"/>
      <w:szCs w:val="22"/>
      <w:lang w:eastAsia="en-US"/>
    </w:rPr>
  </w:style>
  <w:style w:type="character" w:customStyle="1" w:styleId="Bodytext">
    <w:name w:val="Body text_"/>
    <w:basedOn w:val="Fontdeparagrafimplicit"/>
    <w:link w:val="Corptext3"/>
    <w:rsid w:val="00F075D6"/>
    <w:rPr>
      <w:rFonts w:ascii="Arial" w:eastAsia="Arial" w:hAnsi="Arial" w:cs="Arial"/>
      <w:sz w:val="19"/>
      <w:szCs w:val="19"/>
      <w:shd w:val="clear" w:color="auto" w:fill="FFFFFF"/>
    </w:rPr>
  </w:style>
  <w:style w:type="paragraph" w:customStyle="1" w:styleId="Corptext3">
    <w:name w:val="Corp text3"/>
    <w:basedOn w:val="Normal"/>
    <w:link w:val="Bodytext"/>
    <w:rsid w:val="00F075D6"/>
    <w:pPr>
      <w:widowControl w:val="0"/>
      <w:shd w:val="clear" w:color="auto" w:fill="FFFFFF"/>
      <w:spacing w:before="180" w:after="480" w:line="226" w:lineRule="exact"/>
      <w:ind w:hanging="960"/>
      <w:jc w:val="both"/>
    </w:pPr>
    <w:rPr>
      <w:rFonts w:ascii="Arial" w:eastAsia="Arial" w:hAnsi="Arial" w:cs="Arial"/>
      <w:sz w:val="19"/>
      <w:szCs w:val="19"/>
      <w:lang w:eastAsia="ro-RO"/>
    </w:rPr>
  </w:style>
  <w:style w:type="paragraph" w:styleId="Textnotdesubsol">
    <w:name w:val="footnote text"/>
    <w:aliases w:val="Footnote Text Char Char,Fußnote,single space,footnote text,FOOTNOTES,fn,Podrozdział,Footnote,stile 1,Footnote1,Footnote2,Footnote3,Footnote4,Footnote5,Footnote6,Footnote7,Footnote8,Footnote9,Footnote10,Footnote11,fn Char"/>
    <w:basedOn w:val="Normal"/>
    <w:link w:val="TextnotdesubsolCaracter"/>
    <w:uiPriority w:val="99"/>
    <w:rsid w:val="00F075D6"/>
    <w:rPr>
      <w:rFonts w:ascii="Times New Roman" w:hAnsi="Times New Roman"/>
      <w:sz w:val="20"/>
      <w:szCs w:val="20"/>
      <w:lang w:eastAsia="en-US"/>
    </w:rPr>
  </w:style>
  <w:style w:type="character" w:customStyle="1" w:styleId="TextnotdesubsolCaracter">
    <w:name w:val="Text notă de subsol Caracter"/>
    <w:aliases w:val="Footnote Text Char Char Caracter,Fußnote Caracter,single space Caracter,footnote text Caracter,FOOTNOTES Caracter,fn Caracter,Podrozdział Caracter,Footnote Caracter,stile 1 Caracter,Footnote1 Caracter,Footnote2 Caracter"/>
    <w:basedOn w:val="Fontdeparagrafimplicit"/>
    <w:link w:val="Textnotdesubsol"/>
    <w:uiPriority w:val="99"/>
    <w:rsid w:val="00F075D6"/>
    <w:rPr>
      <w:lang w:eastAsia="en-US"/>
    </w:rPr>
  </w:style>
  <w:style w:type="character" w:styleId="Referinnotdesubsol">
    <w:name w:val="footnote reference"/>
    <w:aliases w:val="Footnote symbol"/>
    <w:uiPriority w:val="99"/>
    <w:rsid w:val="00F075D6"/>
    <w:rPr>
      <w:vertAlign w:val="superscript"/>
    </w:rPr>
  </w:style>
  <w:style w:type="character" w:customStyle="1" w:styleId="Bodytext9ptBold">
    <w:name w:val="Body text + 9 pt;Bold"/>
    <w:basedOn w:val="Bodytext"/>
    <w:rsid w:val="00F075D6"/>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o-RO"/>
    </w:rPr>
  </w:style>
  <w:style w:type="character" w:styleId="Referincomentariu">
    <w:name w:val="annotation reference"/>
    <w:basedOn w:val="Fontdeparagrafimplicit"/>
    <w:uiPriority w:val="99"/>
    <w:unhideWhenUsed/>
    <w:rsid w:val="00F075D6"/>
    <w:rPr>
      <w:sz w:val="16"/>
      <w:szCs w:val="16"/>
    </w:rPr>
  </w:style>
  <w:style w:type="paragraph" w:styleId="Textcomentariu">
    <w:name w:val="annotation text"/>
    <w:basedOn w:val="Normal"/>
    <w:link w:val="TextcomentariuCaracter"/>
    <w:uiPriority w:val="99"/>
    <w:unhideWhenUsed/>
    <w:rsid w:val="00F075D6"/>
    <w:pPr>
      <w:spacing w:after="200"/>
    </w:pPr>
    <w:rPr>
      <w:rFonts w:asciiTheme="minorHAnsi" w:eastAsiaTheme="minorHAnsi" w:hAnsiTheme="minorHAnsi" w:cstheme="minorBidi"/>
      <w:sz w:val="20"/>
      <w:szCs w:val="20"/>
      <w:lang w:eastAsia="en-US"/>
    </w:rPr>
  </w:style>
  <w:style w:type="character" w:customStyle="1" w:styleId="TextcomentariuCaracter">
    <w:name w:val="Text comentariu Caracter"/>
    <w:basedOn w:val="Fontdeparagrafimplicit"/>
    <w:link w:val="Textcomentariu"/>
    <w:uiPriority w:val="99"/>
    <w:rsid w:val="00F075D6"/>
    <w:rPr>
      <w:rFonts w:asciiTheme="minorHAnsi" w:eastAsiaTheme="minorHAnsi" w:hAnsiTheme="minorHAnsi" w:cstheme="minorBidi"/>
      <w:lang w:eastAsia="en-US"/>
    </w:rPr>
  </w:style>
  <w:style w:type="character" w:customStyle="1" w:styleId="AntetCaracter">
    <w:name w:val="Antet Caracter"/>
    <w:basedOn w:val="Fontdeparagrafimplicit"/>
    <w:link w:val="Antet"/>
    <w:uiPriority w:val="99"/>
    <w:rsid w:val="00F075D6"/>
    <w:rPr>
      <w:rFonts w:ascii="Arial Narrow" w:hAnsi="Arial Narrow"/>
      <w:sz w:val="24"/>
      <w:szCs w:val="24"/>
      <w:lang w:eastAsia="de-DE"/>
    </w:rPr>
  </w:style>
  <w:style w:type="character" w:customStyle="1" w:styleId="SubsolCaracter">
    <w:name w:val="Subsol Caracter"/>
    <w:basedOn w:val="Fontdeparagrafimplicit"/>
    <w:link w:val="Subsol"/>
    <w:uiPriority w:val="99"/>
    <w:rsid w:val="00F075D6"/>
    <w:rPr>
      <w:rFonts w:ascii="Arial Narrow" w:hAnsi="Arial Narrow"/>
      <w:sz w:val="24"/>
      <w:szCs w:val="24"/>
      <w:lang w:eastAsia="de-DE"/>
    </w:rPr>
  </w:style>
  <w:style w:type="paragraph" w:styleId="Revizuire">
    <w:name w:val="Revision"/>
    <w:hidden/>
    <w:uiPriority w:val="99"/>
    <w:semiHidden/>
    <w:rsid w:val="00A83C7B"/>
    <w:rPr>
      <w:rFonts w:ascii="Arial Narrow" w:hAnsi="Arial Narrow"/>
      <w:sz w:val="24"/>
      <w:szCs w:val="24"/>
      <w:lang w:eastAsia="de-DE"/>
    </w:rPr>
  </w:style>
  <w:style w:type="paragraph" w:styleId="SubiectComentariu">
    <w:name w:val="annotation subject"/>
    <w:basedOn w:val="Textcomentariu"/>
    <w:next w:val="Textcomentariu"/>
    <w:link w:val="SubiectComentariuCaracter"/>
    <w:rsid w:val="007A4A1C"/>
    <w:pPr>
      <w:spacing w:after="0"/>
    </w:pPr>
    <w:rPr>
      <w:rFonts w:ascii="Arial Narrow" w:eastAsia="Times New Roman" w:hAnsi="Arial Narrow" w:cs="Times New Roman"/>
      <w:b/>
      <w:bCs/>
      <w:lang w:eastAsia="de-DE"/>
    </w:rPr>
  </w:style>
  <w:style w:type="character" w:customStyle="1" w:styleId="SubiectComentariuCaracter">
    <w:name w:val="Subiect Comentariu Caracter"/>
    <w:basedOn w:val="TextcomentariuCaracter"/>
    <w:link w:val="SubiectComentariu"/>
    <w:rsid w:val="007A4A1C"/>
    <w:rPr>
      <w:rFonts w:ascii="Arial Narrow" w:eastAsiaTheme="minorHAnsi" w:hAnsi="Arial Narrow" w:cstheme="minorBidi"/>
      <w:b/>
      <w:bCs/>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5.jpeg"/><Relationship Id="rId1" Type="http://schemas.openxmlformats.org/officeDocument/2006/relationships/image" Target="media/image4.png"/><Relationship Id="rId6" Type="http://schemas.openxmlformats.org/officeDocument/2006/relationships/image" Target="media/image6.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5.jpeg"/><Relationship Id="rId1" Type="http://schemas.openxmlformats.org/officeDocument/2006/relationships/image" Target="media/image4.png"/><Relationship Id="rId6" Type="http://schemas.openxmlformats.org/officeDocument/2006/relationships/image" Target="media/image6.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14r2020\Anwendungsdaten\Microsoft\Vorlagen\Briefkoepfe\Briefkopf_Stk_sw.dot"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954BB-6BB5-406C-9311-810853650A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Briefkopf_Stk_sw</Template>
  <TotalTime>24</TotalTime>
  <Pages>15</Pages>
  <Words>3870</Words>
  <Characters>24378</Characters>
  <Application>Microsoft Office Word</Application>
  <DocSecurity>0</DocSecurity>
  <Lines>203</Lines>
  <Paragraphs>56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28192</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Name</dc:creator>
  <cp:keywords/>
  <dc:description/>
  <cp:lastModifiedBy>Adriana Scheau</cp:lastModifiedBy>
  <cp:revision>5</cp:revision>
  <cp:lastPrinted>2026-04-03T14:32:00Z</cp:lastPrinted>
  <dcterms:created xsi:type="dcterms:W3CDTF">2026-04-24T10:35:00Z</dcterms:created>
  <dcterms:modified xsi:type="dcterms:W3CDTF">2026-04-30T10:09:00Z</dcterms:modified>
</cp:coreProperties>
</file>